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130" w:rsidRDefault="00276130" w:rsidP="004B19C8">
      <w:pPr>
        <w:rPr>
          <w:b/>
          <w:bCs/>
        </w:rPr>
      </w:pPr>
      <w:r>
        <w:rPr>
          <w:b/>
          <w:bCs/>
        </w:rPr>
        <w:t xml:space="preserve">           </w:t>
      </w:r>
      <w:r w:rsidRPr="004B19C8">
        <w:t>SỞ GIÁO DỤC VÀ ĐÀO TẠO</w:t>
      </w:r>
      <w:r>
        <w:rPr>
          <w:b/>
          <w:bCs/>
        </w:rPr>
        <w:t xml:space="preserve">                         ĐỀ TRẮC NGHIỆM</w:t>
      </w:r>
    </w:p>
    <w:p w:rsidR="00276130" w:rsidRDefault="00276130" w:rsidP="004B19C8">
      <w:pPr>
        <w:rPr>
          <w:b/>
          <w:bCs/>
        </w:rPr>
      </w:pPr>
      <w:r>
        <w:rPr>
          <w:b/>
          <w:bCs/>
        </w:rPr>
        <w:t>TRƯỜNG THPT HUỲNH THÚC KHÁNG                     MÔN: ĐỊA</w:t>
      </w:r>
    </w:p>
    <w:p w:rsidR="00276130" w:rsidRDefault="00276130" w:rsidP="00031952">
      <w:pPr>
        <w:jc w:val="center"/>
        <w:rPr>
          <w:b/>
          <w:bCs/>
        </w:rPr>
      </w:pPr>
    </w:p>
    <w:p w:rsidR="00276130" w:rsidRDefault="00276130" w:rsidP="00031952">
      <w:pPr>
        <w:jc w:val="center"/>
        <w:rPr>
          <w:b/>
          <w:bCs/>
          <w:u w:val="single"/>
        </w:rPr>
      </w:pPr>
      <w:r w:rsidRPr="004B19C8">
        <w:rPr>
          <w:b/>
          <w:bCs/>
          <w:u w:val="single"/>
        </w:rPr>
        <w:t xml:space="preserve"> LỚP 10</w:t>
      </w:r>
    </w:p>
    <w:p w:rsidR="00276130" w:rsidRDefault="00276130" w:rsidP="00031952">
      <w:pPr>
        <w:jc w:val="center"/>
        <w:rPr>
          <w:b/>
          <w:bCs/>
          <w:u w:val="single"/>
        </w:rPr>
      </w:pPr>
    </w:p>
    <w:p w:rsidR="00276130" w:rsidRDefault="00276130" w:rsidP="00244397">
      <w:pPr>
        <w:rPr>
          <w:b/>
          <w:bCs/>
        </w:rPr>
      </w:pPr>
      <w:r w:rsidRPr="00244397">
        <w:rPr>
          <w:b/>
          <w:bCs/>
        </w:rPr>
        <w:t xml:space="preserve">     BÀI</w:t>
      </w:r>
      <w:r>
        <w:rPr>
          <w:b/>
          <w:bCs/>
        </w:rPr>
        <w:t xml:space="preserve"> 16</w:t>
      </w:r>
      <w:r w:rsidRPr="00244397">
        <w:rPr>
          <w:b/>
          <w:bCs/>
        </w:rPr>
        <w:t xml:space="preserve"> : SÓNG - THỦY TRIỀU - DÒNG BIỂN</w:t>
      </w:r>
    </w:p>
    <w:p w:rsidR="00276130" w:rsidRPr="00244397" w:rsidRDefault="00276130" w:rsidP="00244397">
      <w:pPr>
        <w:rPr>
          <w:b/>
          <w:bCs/>
        </w:rPr>
      </w:pPr>
    </w:p>
    <w:p w:rsidR="00276130" w:rsidRPr="00244397" w:rsidRDefault="00276130" w:rsidP="00244397">
      <w:pPr>
        <w:rPr>
          <w:b/>
          <w:bCs/>
        </w:rPr>
      </w:pPr>
      <w:r w:rsidRPr="00244397">
        <w:rPr>
          <w:b/>
          <w:bCs/>
        </w:rPr>
        <w:t>Câu 1: Câu nào dưới đây không chính xác :</w:t>
      </w:r>
    </w:p>
    <w:p w:rsidR="00276130" w:rsidRPr="00244397" w:rsidRDefault="00276130" w:rsidP="00244397">
      <w:r w:rsidRPr="00244397">
        <w:t>a.Sóng biển là hình thức dao động của nước biển theo chiều nằm ngang.</w:t>
      </w:r>
    </w:p>
    <w:p w:rsidR="00276130" w:rsidRPr="00244397" w:rsidRDefault="00276130" w:rsidP="00244397">
      <w:r w:rsidRPr="00244397">
        <w:t>b.Sóng biển là hình thức dao động của nước biển theo chiều thẳng đứng.</w:t>
      </w:r>
    </w:p>
    <w:p w:rsidR="00276130" w:rsidRPr="00244397" w:rsidRDefault="00276130" w:rsidP="00244397">
      <w:r w:rsidRPr="00244397">
        <w:t>c.Nguyên nhân chủ yếu của sóng biển và sóng bạc đầu là gió.</w:t>
      </w:r>
    </w:p>
    <w:p w:rsidR="00276130" w:rsidRPr="00244397" w:rsidRDefault="00276130" w:rsidP="00244397">
      <w:r w:rsidRPr="00244397">
        <w:t>d.Nguyên nhân chủ yếu sinh ra sóng thần là do động đất dưới đáy biển.</w:t>
      </w:r>
    </w:p>
    <w:p w:rsidR="00276130" w:rsidRPr="00244397" w:rsidRDefault="00276130" w:rsidP="00244397">
      <w:pPr>
        <w:rPr>
          <w:b/>
          <w:bCs/>
        </w:rPr>
      </w:pPr>
      <w:r w:rsidRPr="00244397">
        <w:rPr>
          <w:b/>
          <w:bCs/>
        </w:rPr>
        <w:t>Câu 2 : Khi dao động thuỷ triều nhỏ nhất ở Trái Đất thấy Mặt Trăng như thế nào :</w:t>
      </w:r>
    </w:p>
    <w:p w:rsidR="00276130" w:rsidRPr="00244397" w:rsidRDefault="00276130" w:rsidP="00244397">
      <w:r w:rsidRPr="00244397">
        <w:t>a.Tròn.      b.Khuyết.     c.Không trăng.     d.Không trăng và trăng tròn</w:t>
      </w:r>
    </w:p>
    <w:p w:rsidR="00276130" w:rsidRPr="00244397" w:rsidRDefault="00276130" w:rsidP="00244397">
      <w:pPr>
        <w:rPr>
          <w:b/>
          <w:bCs/>
        </w:rPr>
      </w:pPr>
      <w:r w:rsidRPr="00244397">
        <w:rPr>
          <w:b/>
          <w:bCs/>
        </w:rPr>
        <w:t>Câu 3: Trong một tháng thuỷ triều lớn nhất vào thời kỳ:</w:t>
      </w:r>
    </w:p>
    <w:p w:rsidR="00276130" w:rsidRPr="00F2796D" w:rsidRDefault="00276130" w:rsidP="00244397">
      <w:r w:rsidRPr="00F2796D">
        <w:t>a.Trăng khuyết và trăng tròn                     b.Không trăng và trăng khuyết</w:t>
      </w:r>
    </w:p>
    <w:p w:rsidR="00276130" w:rsidRPr="00F2796D" w:rsidRDefault="00276130" w:rsidP="00244397">
      <w:r w:rsidRPr="00F2796D">
        <w:t>c.Trăng tròn                                               d.Trăng tròn và không trăng.</w:t>
      </w:r>
    </w:p>
    <w:p w:rsidR="00276130" w:rsidRPr="00244397" w:rsidRDefault="00276130" w:rsidP="00244397">
      <w:pPr>
        <w:rPr>
          <w:b/>
          <w:bCs/>
        </w:rPr>
      </w:pPr>
      <w:r w:rsidRPr="00244397">
        <w:rPr>
          <w:b/>
          <w:bCs/>
        </w:rPr>
        <w:t>Câu 4: Khi Mặt Trăng,Trái Đất, Mặt Trời nằm vuông góc với nhau thì dao động thuỷ triều:</w:t>
      </w:r>
    </w:p>
    <w:p w:rsidR="00276130" w:rsidRPr="00F2796D" w:rsidRDefault="00276130" w:rsidP="00244397">
      <w:r w:rsidRPr="00F2796D">
        <w:t xml:space="preserve">a.Lớn nhất.                                                  </w:t>
      </w:r>
      <w:r>
        <w:t xml:space="preserve">        </w:t>
      </w:r>
      <w:r w:rsidRPr="00F2796D">
        <w:t>b.Nhỏ nhất.</w:t>
      </w:r>
    </w:p>
    <w:p w:rsidR="00276130" w:rsidRPr="00244397" w:rsidRDefault="00276130" w:rsidP="00244397">
      <w:pPr>
        <w:rPr>
          <w:b/>
          <w:bCs/>
        </w:rPr>
      </w:pPr>
      <w:r w:rsidRPr="00244397">
        <w:rPr>
          <w:b/>
          <w:bCs/>
        </w:rPr>
        <w:t>Câu 5: Khi Mặt Trăng, Mặt Trời,Trái Đất nằm thẳng hàng thì dao động thuỷ triều :</w:t>
      </w:r>
    </w:p>
    <w:p w:rsidR="00276130" w:rsidRPr="00F2796D" w:rsidRDefault="00276130" w:rsidP="00244397">
      <w:r w:rsidRPr="00F2796D">
        <w:t>a. Nhỏ nhất.                                                  b.Lớn nhất.</w:t>
      </w:r>
    </w:p>
    <w:p w:rsidR="00276130" w:rsidRDefault="00276130" w:rsidP="00244397">
      <w:pPr>
        <w:rPr>
          <w:b/>
          <w:bCs/>
        </w:rPr>
      </w:pPr>
      <w:r w:rsidRPr="00244397">
        <w:rPr>
          <w:b/>
          <w:bCs/>
        </w:rPr>
        <w:t>Câu 6: Dựa vào đặc tính lí hoá của nước, các dòng biển được phân loại thành :</w:t>
      </w:r>
    </w:p>
    <w:p w:rsidR="00276130" w:rsidRPr="00F2796D" w:rsidRDefault="00276130" w:rsidP="00244397">
      <w:pPr>
        <w:rPr>
          <w:b/>
          <w:bCs/>
        </w:rPr>
      </w:pPr>
      <w:r>
        <w:rPr>
          <w:b/>
          <w:bCs/>
        </w:rPr>
        <w:t>a</w:t>
      </w:r>
      <w:r w:rsidRPr="00F2796D">
        <w:t>. Dòng biển nóng, dòng biển lạnh .</w:t>
      </w:r>
    </w:p>
    <w:p w:rsidR="00276130" w:rsidRPr="00F2796D" w:rsidRDefault="00276130" w:rsidP="00244397">
      <w:r>
        <w:t>b.</w:t>
      </w:r>
      <w:r w:rsidRPr="00F2796D">
        <w:t xml:space="preserve"> Dòng biển thường xuyên, dòng biển theo mùa.</w:t>
      </w:r>
    </w:p>
    <w:p w:rsidR="00276130" w:rsidRPr="00F2796D" w:rsidRDefault="00276130" w:rsidP="00244397">
      <w:r>
        <w:t>c.</w:t>
      </w:r>
      <w:r w:rsidRPr="00F2796D">
        <w:t xml:space="preserve"> Dòng biển trên mặt, dòng biển đáy.</w:t>
      </w:r>
    </w:p>
    <w:p w:rsidR="00276130" w:rsidRPr="00F2796D" w:rsidRDefault="00276130" w:rsidP="00244397">
      <w:r>
        <w:t>d.</w:t>
      </w:r>
      <w:r w:rsidRPr="00F2796D">
        <w:t xml:space="preserve"> Dòng biển một chiều, dòng biển xoay vòng.</w:t>
      </w:r>
    </w:p>
    <w:p w:rsidR="00276130" w:rsidRPr="00244397" w:rsidRDefault="00276130" w:rsidP="00244397">
      <w:pPr>
        <w:rPr>
          <w:b/>
          <w:bCs/>
        </w:rPr>
      </w:pPr>
      <w:r w:rsidRPr="00244397">
        <w:rPr>
          <w:b/>
          <w:bCs/>
        </w:rPr>
        <w:t>Câu 7: Đặc điểm nào dưới đây không phải của dòng biển lạnh :</w:t>
      </w:r>
    </w:p>
    <w:p w:rsidR="00276130" w:rsidRPr="00F2796D" w:rsidRDefault="00276130" w:rsidP="00244397">
      <w:r>
        <w:t>a.</w:t>
      </w:r>
      <w:r w:rsidRPr="00F2796D">
        <w:t>Phát sinh ở hai bên Xích đạo,chảy về hướng Tây.</w:t>
      </w:r>
    </w:p>
    <w:p w:rsidR="00276130" w:rsidRPr="00F2796D" w:rsidRDefault="00276130" w:rsidP="00244397">
      <w:r>
        <w:t>b.</w:t>
      </w:r>
      <w:r w:rsidRPr="00F2796D">
        <w:t>Xuất phát từ khoảng vĩ tuyến 30 – 40 độ ở mỗi nửa cầu, chảy về Xích đạo.</w:t>
      </w:r>
    </w:p>
    <w:p w:rsidR="00276130" w:rsidRPr="00F2796D" w:rsidRDefault="00276130" w:rsidP="00244397">
      <w:r>
        <w:t>c.</w:t>
      </w:r>
      <w:r w:rsidRPr="00F2796D">
        <w:t>Xuất phát từ vùng cực, chảy về phía Xích đạo.</w:t>
      </w:r>
    </w:p>
    <w:p w:rsidR="00276130" w:rsidRPr="00F2796D" w:rsidRDefault="00276130" w:rsidP="00244397">
      <w:r>
        <w:t>d.</w:t>
      </w:r>
      <w:r w:rsidRPr="00F2796D">
        <w:t>Men theo bờ Tây các đại dương, từ cực về Xích đạo.</w:t>
      </w:r>
    </w:p>
    <w:p w:rsidR="00276130" w:rsidRPr="00244397" w:rsidRDefault="00276130" w:rsidP="00244397">
      <w:pPr>
        <w:rPr>
          <w:b/>
          <w:bCs/>
        </w:rPr>
      </w:pPr>
      <w:r w:rsidRPr="00244397">
        <w:rPr>
          <w:b/>
          <w:bCs/>
        </w:rPr>
        <w:t>Câu 8 : Các dòng biển lạnh xuất phát từ :</w:t>
      </w:r>
    </w:p>
    <w:p w:rsidR="00276130" w:rsidRPr="00480881" w:rsidRDefault="00276130" w:rsidP="00244397">
      <w:r w:rsidRPr="00480881">
        <w:t>a. Hai cực                                               c.Khoảng vĩ tuyến 30 – 40 độ.</w:t>
      </w:r>
    </w:p>
    <w:p w:rsidR="00276130" w:rsidRPr="00480881" w:rsidRDefault="00276130" w:rsidP="00244397">
      <w:r w:rsidRPr="00480881">
        <w:t>c.Hai bên Xích đạo                                 d.Khoảng vĩ tuyến 50 – 60 độ.</w:t>
      </w:r>
    </w:p>
    <w:p w:rsidR="00276130" w:rsidRPr="00244397" w:rsidRDefault="00276130" w:rsidP="00244397">
      <w:pPr>
        <w:rPr>
          <w:b/>
          <w:bCs/>
        </w:rPr>
      </w:pPr>
      <w:r w:rsidRPr="00244397">
        <w:rPr>
          <w:b/>
          <w:bCs/>
        </w:rPr>
        <w:t>Câu 9 : Các dòng biển nóng thường phát sinh ở :</w:t>
      </w:r>
    </w:p>
    <w:p w:rsidR="00276130" w:rsidRPr="00480881" w:rsidRDefault="00276130" w:rsidP="00244397">
      <w:r>
        <w:t>a</w:t>
      </w:r>
      <w:r w:rsidRPr="00480881">
        <w:t xml:space="preserve">. Hai cực.                            </w:t>
      </w:r>
      <w:r>
        <w:t xml:space="preserve">                    b</w:t>
      </w:r>
      <w:r w:rsidRPr="00480881">
        <w:t>.Khoảng vĩ tuyến 30 – 40 độ.</w:t>
      </w:r>
    </w:p>
    <w:p w:rsidR="00276130" w:rsidRPr="00244397" w:rsidRDefault="00276130" w:rsidP="00244397">
      <w:pPr>
        <w:rPr>
          <w:b/>
          <w:bCs/>
        </w:rPr>
      </w:pPr>
      <w:r>
        <w:t>c</w:t>
      </w:r>
      <w:r w:rsidRPr="00480881">
        <w:t xml:space="preserve">. Hai bên Xích đạo.             </w:t>
      </w:r>
      <w:r>
        <w:t xml:space="preserve">                    d</w:t>
      </w:r>
      <w:r w:rsidRPr="00480881">
        <w:t>.Khoảng vĩ tuyến 50 – 60 độ</w:t>
      </w:r>
    </w:p>
    <w:p w:rsidR="00276130" w:rsidRPr="00244397" w:rsidRDefault="00276130" w:rsidP="00244397">
      <w:pPr>
        <w:rPr>
          <w:b/>
          <w:bCs/>
        </w:rPr>
      </w:pPr>
      <w:r>
        <w:rPr>
          <w:b/>
          <w:bCs/>
        </w:rPr>
        <w:t>Câu 10 : Ý nào dưới đây là đúng</w:t>
      </w:r>
      <w:r w:rsidRPr="00244397">
        <w:rPr>
          <w:b/>
          <w:bCs/>
        </w:rPr>
        <w:t>:</w:t>
      </w:r>
    </w:p>
    <w:p w:rsidR="00276130" w:rsidRDefault="00276130" w:rsidP="00863FC3">
      <w:r>
        <w:t>a.Ở mọi địa điểm trên trái đất, thủy triều dâng lên cùng một thời điểm giống nhau</w:t>
      </w:r>
      <w:r w:rsidRPr="00480881">
        <w:t xml:space="preserve">        </w:t>
      </w:r>
      <w:r>
        <w:t xml:space="preserve">                     </w:t>
      </w:r>
    </w:p>
    <w:p w:rsidR="00276130" w:rsidRDefault="00276130" w:rsidP="00863FC3">
      <w:r>
        <w:t>b.Thủy triều là hiện tượng nước lên, xuống ở biển và đại dương</w:t>
      </w:r>
      <w:r w:rsidRPr="00480881">
        <w:t>.</w:t>
      </w:r>
    </w:p>
    <w:p w:rsidR="00276130" w:rsidRDefault="00276130" w:rsidP="00863FC3">
      <w:r>
        <w:t>c.Trong một tháng có hai lần thủy triều lên cao nhất.</w:t>
      </w:r>
    </w:p>
    <w:p w:rsidR="00276130" w:rsidRPr="00480881" w:rsidRDefault="00276130" w:rsidP="00863FC3">
      <w:r>
        <w:t>d.Trong một năm có một lần thủy triều lên cao nhất là vào ngày hạ chí</w:t>
      </w:r>
    </w:p>
    <w:p w:rsidR="00276130" w:rsidRPr="00244397" w:rsidRDefault="00276130" w:rsidP="00244397">
      <w:pPr>
        <w:rPr>
          <w:b/>
          <w:bCs/>
        </w:rPr>
      </w:pPr>
      <w:r w:rsidRPr="00244397">
        <w:rPr>
          <w:b/>
          <w:bCs/>
        </w:rPr>
        <w:t>Câu 11: Gọi "tuần trăng" nghĩa là:</w:t>
      </w:r>
    </w:p>
    <w:p w:rsidR="00276130" w:rsidRPr="00480881" w:rsidRDefault="00276130" w:rsidP="00244397">
      <w:r>
        <w:t>a.</w:t>
      </w:r>
      <w:r w:rsidRPr="00480881">
        <w:t>Mặt Trăng chuyển động một vòng xung quanh Trái Đất hết 1 tuần (7 ngày).</w:t>
      </w:r>
    </w:p>
    <w:p w:rsidR="00276130" w:rsidRPr="00480881" w:rsidRDefault="00276130" w:rsidP="00244397">
      <w:r>
        <w:t>b.</w:t>
      </w:r>
      <w:r w:rsidRPr="00480881">
        <w:t>Mặt Trăng chuyển động một vòng xung quanh Trái Đất hết gần 30 ngày.</w:t>
      </w:r>
    </w:p>
    <w:p w:rsidR="00276130" w:rsidRPr="00480881" w:rsidRDefault="00276130" w:rsidP="00244397">
      <w:r>
        <w:t>c.</w:t>
      </w:r>
      <w:r w:rsidRPr="00480881">
        <w:t>Thời gian kể từ khi trăng mọc đến khi trăng tròn.</w:t>
      </w:r>
    </w:p>
    <w:p w:rsidR="00276130" w:rsidRPr="00480881" w:rsidRDefault="00276130" w:rsidP="00244397">
      <w:r>
        <w:t>d.</w:t>
      </w:r>
      <w:r w:rsidRPr="00480881">
        <w:t>Thời gian kể từ khi trăng tròn đến khi trăng lặn.</w:t>
      </w:r>
    </w:p>
    <w:p w:rsidR="00276130" w:rsidRPr="00244397" w:rsidRDefault="00276130" w:rsidP="00244397">
      <w:pPr>
        <w:rPr>
          <w:b/>
          <w:bCs/>
        </w:rPr>
      </w:pPr>
      <w:r w:rsidRPr="00244397">
        <w:rPr>
          <w:b/>
          <w:bCs/>
        </w:rPr>
        <w:t>Câu 12: Sức hút của Mặt Trăng và Mặt Trời cùng hướng với nhau sẽ làm cho thủy triều:</w:t>
      </w:r>
    </w:p>
    <w:p w:rsidR="00276130" w:rsidRPr="00480881" w:rsidRDefault="00276130" w:rsidP="00244397">
      <w:r>
        <w:t>a</w:t>
      </w:r>
      <w:r w:rsidRPr="00480881">
        <w:t xml:space="preserve">. </w:t>
      </w:r>
      <w:r>
        <w:t>Thấp nhất            b. Lớn nhất             c</w:t>
      </w:r>
      <w:r w:rsidRPr="00480881">
        <w:t>. L</w:t>
      </w:r>
      <w:r>
        <w:t>ớn vừa               d</w:t>
      </w:r>
      <w:r w:rsidRPr="00480881">
        <w:t>. Bình thường</w:t>
      </w:r>
    </w:p>
    <w:p w:rsidR="00276130" w:rsidRPr="00244397" w:rsidRDefault="00276130" w:rsidP="00244397">
      <w:pPr>
        <w:rPr>
          <w:b/>
          <w:bCs/>
        </w:rPr>
      </w:pPr>
      <w:r>
        <w:rPr>
          <w:b/>
          <w:bCs/>
        </w:rPr>
        <w:t>Câu 13: Trong đại dương thế giới có mấy vòng hoàn lưu lớn</w:t>
      </w:r>
      <w:r w:rsidRPr="00244397">
        <w:rPr>
          <w:b/>
          <w:bCs/>
        </w:rPr>
        <w:t>:</w:t>
      </w:r>
    </w:p>
    <w:p w:rsidR="00276130" w:rsidRPr="00480881" w:rsidRDefault="00276130" w:rsidP="00244397">
      <w:r>
        <w:t xml:space="preserve">a.4                               </w:t>
      </w:r>
      <w:bookmarkStart w:id="0" w:name="_GoBack"/>
      <w:bookmarkEnd w:id="0"/>
      <w:r>
        <w:t xml:space="preserve"> b. 5                                c. 6                             d. 7    </w:t>
      </w:r>
    </w:p>
    <w:p w:rsidR="00276130" w:rsidRPr="00244397" w:rsidRDefault="00276130" w:rsidP="00244397">
      <w:pPr>
        <w:rPr>
          <w:b/>
          <w:bCs/>
        </w:rPr>
      </w:pPr>
      <w:r w:rsidRPr="00244397">
        <w:rPr>
          <w:b/>
          <w:bCs/>
        </w:rPr>
        <w:t>Câu 14: Thủy triều lớn nhất khi:</w:t>
      </w:r>
    </w:p>
    <w:p w:rsidR="00276130" w:rsidRPr="00480881" w:rsidRDefault="00276130" w:rsidP="00244397">
      <w:r>
        <w:t>a.</w:t>
      </w:r>
      <w:r w:rsidRPr="00480881">
        <w:t>Mặt Trăng nằm giữa Trái Đất và Mặt Trời.</w:t>
      </w:r>
    </w:p>
    <w:p w:rsidR="00276130" w:rsidRPr="00480881" w:rsidRDefault="00276130" w:rsidP="00244397">
      <w:r>
        <w:t>b.</w:t>
      </w:r>
      <w:r w:rsidRPr="00480881">
        <w:t>Mặt Trăng ở vị trí thẳng hàng với Mặt Trời và Trái Đất.</w:t>
      </w:r>
    </w:p>
    <w:p w:rsidR="00276130" w:rsidRPr="00244397" w:rsidRDefault="00276130" w:rsidP="00244397">
      <w:pPr>
        <w:rPr>
          <w:b/>
          <w:bCs/>
        </w:rPr>
      </w:pPr>
      <w:r>
        <w:t>c.</w:t>
      </w:r>
      <w:r w:rsidRPr="00480881">
        <w:t>Trái Đất ở vị trí vuông góc với Mặt Trăng và Mặt Trời</w:t>
      </w:r>
      <w:r w:rsidRPr="00244397">
        <w:rPr>
          <w:b/>
          <w:bCs/>
        </w:rPr>
        <w:t>.</w:t>
      </w:r>
    </w:p>
    <w:p w:rsidR="00276130" w:rsidRPr="00480881" w:rsidRDefault="00276130" w:rsidP="00244397">
      <w:r>
        <w:t>d.</w:t>
      </w:r>
      <w:r w:rsidRPr="00480881">
        <w:t>Mặt Trăng ở vị trí thẳng góc với Trái Đất.</w:t>
      </w:r>
    </w:p>
    <w:p w:rsidR="00276130" w:rsidRPr="00244397" w:rsidRDefault="00276130" w:rsidP="00244397">
      <w:pPr>
        <w:rPr>
          <w:b/>
          <w:bCs/>
        </w:rPr>
      </w:pPr>
      <w:r w:rsidRPr="00244397">
        <w:rPr>
          <w:b/>
          <w:bCs/>
        </w:rPr>
        <w:t>Câu 15: Điểm nào sau đây không đúng với qui luật của các dòng biển?</w:t>
      </w:r>
    </w:p>
    <w:p w:rsidR="00276130" w:rsidRPr="00480881" w:rsidRDefault="00276130" w:rsidP="00244397">
      <w:r>
        <w:t>a.</w:t>
      </w:r>
      <w:r w:rsidRPr="00480881">
        <w:t>Các dòng biển nóng và lạnh đối xứng nhau qua bờ các đại dương.</w:t>
      </w:r>
    </w:p>
    <w:p w:rsidR="00276130" w:rsidRPr="00480881" w:rsidRDefault="00276130" w:rsidP="00244397">
      <w:r>
        <w:t>b.</w:t>
      </w:r>
      <w:r w:rsidRPr="00480881">
        <w:t>Ở vùng gió mùa thường xuất hiện các dòng biển đổi chiều theo mùa.</w:t>
      </w:r>
    </w:p>
    <w:p w:rsidR="00276130" w:rsidRPr="00480881" w:rsidRDefault="00276130" w:rsidP="00244397">
      <w:r>
        <w:t>c.</w:t>
      </w:r>
      <w:r w:rsidRPr="00480881">
        <w:t>Dòng biển nóng và lạnh hợp với nhau tạo vòng hoàn lưu ở cả địa cầu.</w:t>
      </w:r>
    </w:p>
    <w:p w:rsidR="00276130" w:rsidRDefault="00276130" w:rsidP="00244397">
      <w:r>
        <w:t>d.</w:t>
      </w:r>
      <w:r w:rsidRPr="00480881">
        <w:t>Các dòng biển nóng thường chảy từ vĩ độ thấp lên vĩ độ cao.</w:t>
      </w:r>
    </w:p>
    <w:p w:rsidR="00276130" w:rsidRDefault="00276130" w:rsidP="00244397"/>
    <w:p w:rsidR="00276130" w:rsidRPr="00031952" w:rsidRDefault="00276130" w:rsidP="00A276D6">
      <w:pPr>
        <w:jc w:val="center"/>
        <w:rPr>
          <w:b/>
          <w:bCs/>
        </w:rPr>
      </w:pPr>
      <w:r w:rsidRPr="00031952">
        <w:rPr>
          <w:b/>
          <w:bCs/>
        </w:rPr>
        <w:t>ĐÁP ÁN</w:t>
      </w:r>
    </w:p>
    <w:tbl>
      <w:tblPr>
        <w:tblW w:w="81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91"/>
        <w:gridCol w:w="496"/>
        <w:gridCol w:w="393"/>
        <w:gridCol w:w="394"/>
        <w:gridCol w:w="394"/>
        <w:gridCol w:w="395"/>
        <w:gridCol w:w="395"/>
        <w:gridCol w:w="392"/>
        <w:gridCol w:w="450"/>
        <w:gridCol w:w="360"/>
        <w:gridCol w:w="540"/>
        <w:gridCol w:w="540"/>
        <w:gridCol w:w="540"/>
        <w:gridCol w:w="540"/>
        <w:gridCol w:w="540"/>
        <w:gridCol w:w="544"/>
      </w:tblGrid>
      <w:tr w:rsidR="00276130">
        <w:tc>
          <w:tcPr>
            <w:tcW w:w="1191" w:type="dxa"/>
          </w:tcPr>
          <w:p w:rsidR="00276130" w:rsidRDefault="00276130" w:rsidP="007D11FB">
            <w:pPr>
              <w:jc w:val="both"/>
            </w:pPr>
            <w:r>
              <w:t>Câu</w:t>
            </w:r>
          </w:p>
        </w:tc>
        <w:tc>
          <w:tcPr>
            <w:tcW w:w="496" w:type="dxa"/>
          </w:tcPr>
          <w:p w:rsidR="00276130" w:rsidRDefault="00276130" w:rsidP="007D11FB">
            <w:pPr>
              <w:jc w:val="both"/>
            </w:pPr>
            <w:r>
              <w:t>1</w:t>
            </w:r>
          </w:p>
        </w:tc>
        <w:tc>
          <w:tcPr>
            <w:tcW w:w="393" w:type="dxa"/>
          </w:tcPr>
          <w:p w:rsidR="00276130" w:rsidRDefault="00276130" w:rsidP="007D11FB">
            <w:pPr>
              <w:jc w:val="both"/>
            </w:pPr>
            <w:r>
              <w:t>2</w:t>
            </w:r>
          </w:p>
        </w:tc>
        <w:tc>
          <w:tcPr>
            <w:tcW w:w="394" w:type="dxa"/>
          </w:tcPr>
          <w:p w:rsidR="00276130" w:rsidRDefault="00276130" w:rsidP="007D11FB">
            <w:pPr>
              <w:jc w:val="both"/>
            </w:pPr>
            <w:r>
              <w:t>3</w:t>
            </w:r>
          </w:p>
        </w:tc>
        <w:tc>
          <w:tcPr>
            <w:tcW w:w="394" w:type="dxa"/>
          </w:tcPr>
          <w:p w:rsidR="00276130" w:rsidRDefault="00276130" w:rsidP="007D11FB">
            <w:pPr>
              <w:jc w:val="both"/>
            </w:pPr>
            <w:r>
              <w:t>4</w:t>
            </w:r>
          </w:p>
        </w:tc>
        <w:tc>
          <w:tcPr>
            <w:tcW w:w="395" w:type="dxa"/>
          </w:tcPr>
          <w:p w:rsidR="00276130" w:rsidRDefault="00276130" w:rsidP="007D11FB">
            <w:pPr>
              <w:jc w:val="both"/>
            </w:pPr>
            <w:r>
              <w:t>5</w:t>
            </w:r>
          </w:p>
        </w:tc>
        <w:tc>
          <w:tcPr>
            <w:tcW w:w="395" w:type="dxa"/>
          </w:tcPr>
          <w:p w:rsidR="00276130" w:rsidRDefault="00276130" w:rsidP="007D11FB">
            <w:pPr>
              <w:jc w:val="both"/>
            </w:pPr>
            <w:r>
              <w:t>6</w:t>
            </w:r>
          </w:p>
        </w:tc>
        <w:tc>
          <w:tcPr>
            <w:tcW w:w="392" w:type="dxa"/>
          </w:tcPr>
          <w:p w:rsidR="00276130" w:rsidRDefault="00276130" w:rsidP="007D11FB">
            <w:pPr>
              <w:jc w:val="both"/>
            </w:pPr>
            <w:r>
              <w:t>7</w:t>
            </w:r>
          </w:p>
        </w:tc>
        <w:tc>
          <w:tcPr>
            <w:tcW w:w="450" w:type="dxa"/>
          </w:tcPr>
          <w:p w:rsidR="00276130" w:rsidRDefault="00276130" w:rsidP="007D11FB">
            <w:pPr>
              <w:jc w:val="both"/>
            </w:pPr>
            <w:r>
              <w:t>8</w:t>
            </w:r>
          </w:p>
        </w:tc>
        <w:tc>
          <w:tcPr>
            <w:tcW w:w="360" w:type="dxa"/>
          </w:tcPr>
          <w:p w:rsidR="00276130" w:rsidRDefault="00276130" w:rsidP="007D11FB">
            <w:pPr>
              <w:jc w:val="both"/>
            </w:pPr>
            <w:r>
              <w:t>9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10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11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12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13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14</w:t>
            </w:r>
          </w:p>
        </w:tc>
        <w:tc>
          <w:tcPr>
            <w:tcW w:w="544" w:type="dxa"/>
          </w:tcPr>
          <w:p w:rsidR="00276130" w:rsidRDefault="00276130" w:rsidP="007D11FB">
            <w:pPr>
              <w:jc w:val="both"/>
            </w:pPr>
            <w:r>
              <w:t>15</w:t>
            </w:r>
          </w:p>
        </w:tc>
      </w:tr>
      <w:tr w:rsidR="00276130">
        <w:tc>
          <w:tcPr>
            <w:tcW w:w="1191" w:type="dxa"/>
          </w:tcPr>
          <w:p w:rsidR="00276130" w:rsidRDefault="00276130" w:rsidP="007D11FB">
            <w:pPr>
              <w:jc w:val="both"/>
            </w:pPr>
            <w:r>
              <w:t>Đáp án</w:t>
            </w:r>
          </w:p>
        </w:tc>
        <w:tc>
          <w:tcPr>
            <w:tcW w:w="496" w:type="dxa"/>
          </w:tcPr>
          <w:p w:rsidR="00276130" w:rsidRDefault="00276130" w:rsidP="007D11FB">
            <w:pPr>
              <w:jc w:val="both"/>
            </w:pPr>
            <w:r>
              <w:t>a</w:t>
            </w:r>
          </w:p>
        </w:tc>
        <w:tc>
          <w:tcPr>
            <w:tcW w:w="393" w:type="dxa"/>
          </w:tcPr>
          <w:p w:rsidR="00276130" w:rsidRDefault="00276130" w:rsidP="007D11FB">
            <w:pPr>
              <w:jc w:val="both"/>
            </w:pPr>
            <w:r>
              <w:t>b</w:t>
            </w:r>
          </w:p>
        </w:tc>
        <w:tc>
          <w:tcPr>
            <w:tcW w:w="394" w:type="dxa"/>
          </w:tcPr>
          <w:p w:rsidR="00276130" w:rsidRDefault="00276130" w:rsidP="007D11FB">
            <w:pPr>
              <w:jc w:val="both"/>
            </w:pPr>
            <w:r>
              <w:t>d</w:t>
            </w:r>
          </w:p>
        </w:tc>
        <w:tc>
          <w:tcPr>
            <w:tcW w:w="394" w:type="dxa"/>
          </w:tcPr>
          <w:p w:rsidR="00276130" w:rsidRDefault="00276130" w:rsidP="007D11FB">
            <w:pPr>
              <w:jc w:val="both"/>
            </w:pPr>
            <w:r>
              <w:t>b</w:t>
            </w:r>
          </w:p>
        </w:tc>
        <w:tc>
          <w:tcPr>
            <w:tcW w:w="395" w:type="dxa"/>
          </w:tcPr>
          <w:p w:rsidR="00276130" w:rsidRDefault="00276130" w:rsidP="007D11FB">
            <w:pPr>
              <w:jc w:val="both"/>
            </w:pPr>
            <w:r>
              <w:t>b</w:t>
            </w:r>
          </w:p>
        </w:tc>
        <w:tc>
          <w:tcPr>
            <w:tcW w:w="395" w:type="dxa"/>
          </w:tcPr>
          <w:p w:rsidR="00276130" w:rsidRDefault="00276130" w:rsidP="007D11FB">
            <w:pPr>
              <w:jc w:val="both"/>
            </w:pPr>
            <w:r>
              <w:t>a</w:t>
            </w:r>
          </w:p>
        </w:tc>
        <w:tc>
          <w:tcPr>
            <w:tcW w:w="392" w:type="dxa"/>
          </w:tcPr>
          <w:p w:rsidR="00276130" w:rsidRDefault="00276130" w:rsidP="007D11FB">
            <w:pPr>
              <w:jc w:val="both"/>
            </w:pPr>
            <w:r>
              <w:t>a</w:t>
            </w:r>
          </w:p>
        </w:tc>
        <w:tc>
          <w:tcPr>
            <w:tcW w:w="450" w:type="dxa"/>
          </w:tcPr>
          <w:p w:rsidR="00276130" w:rsidRDefault="00276130" w:rsidP="007D11FB">
            <w:pPr>
              <w:jc w:val="both"/>
            </w:pPr>
            <w:r>
              <w:t>c</w:t>
            </w:r>
          </w:p>
        </w:tc>
        <w:tc>
          <w:tcPr>
            <w:tcW w:w="360" w:type="dxa"/>
          </w:tcPr>
          <w:p w:rsidR="00276130" w:rsidRDefault="00276130" w:rsidP="007D11FB">
            <w:pPr>
              <w:jc w:val="both"/>
            </w:pPr>
            <w:r>
              <w:t>c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c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b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b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b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b</w:t>
            </w:r>
          </w:p>
        </w:tc>
        <w:tc>
          <w:tcPr>
            <w:tcW w:w="544" w:type="dxa"/>
          </w:tcPr>
          <w:p w:rsidR="00276130" w:rsidRDefault="00276130" w:rsidP="007D11FB">
            <w:pPr>
              <w:jc w:val="both"/>
            </w:pPr>
            <w:r>
              <w:t>c</w:t>
            </w:r>
          </w:p>
        </w:tc>
      </w:tr>
    </w:tbl>
    <w:p w:rsidR="00276130" w:rsidRPr="00480881" w:rsidRDefault="00276130" w:rsidP="00244397"/>
    <w:p w:rsidR="00276130" w:rsidRDefault="00276130" w:rsidP="00031952">
      <w:pPr>
        <w:jc w:val="center"/>
        <w:rPr>
          <w:b/>
          <w:bCs/>
          <w:u w:val="single"/>
        </w:rPr>
      </w:pPr>
    </w:p>
    <w:p w:rsidR="00276130" w:rsidRDefault="00276130" w:rsidP="0003195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LỚP 11</w:t>
      </w:r>
    </w:p>
    <w:p w:rsidR="00276130" w:rsidRDefault="00276130" w:rsidP="00031952">
      <w:pPr>
        <w:jc w:val="center"/>
        <w:rPr>
          <w:b/>
          <w:bCs/>
          <w:u w:val="single"/>
        </w:rPr>
      </w:pPr>
    </w:p>
    <w:p w:rsidR="00276130" w:rsidRDefault="00276130" w:rsidP="00031952">
      <w:pPr>
        <w:jc w:val="center"/>
        <w:rPr>
          <w:b/>
          <w:bCs/>
        </w:rPr>
      </w:pPr>
      <w:r w:rsidRPr="00A276D6">
        <w:rPr>
          <w:b/>
          <w:bCs/>
        </w:rPr>
        <w:t xml:space="preserve"> Bài</w:t>
      </w:r>
      <w:r>
        <w:rPr>
          <w:b/>
          <w:bCs/>
        </w:rPr>
        <w:t xml:space="preserve"> 8</w:t>
      </w:r>
      <w:r w:rsidRPr="00A276D6">
        <w:rPr>
          <w:b/>
          <w:bCs/>
        </w:rPr>
        <w:t>: LIÊN BANG NGA( KINH TẾ)</w:t>
      </w:r>
    </w:p>
    <w:p w:rsidR="00276130" w:rsidRPr="00A276D6" w:rsidRDefault="00276130" w:rsidP="00031952">
      <w:pPr>
        <w:jc w:val="center"/>
        <w:rPr>
          <w:b/>
          <w:bCs/>
        </w:rPr>
      </w:pPr>
    </w:p>
    <w:p w:rsidR="00276130" w:rsidRDefault="00276130" w:rsidP="0046060E">
      <w:pPr>
        <w:jc w:val="both"/>
        <w:rPr>
          <w:b/>
          <w:bCs/>
        </w:rPr>
      </w:pPr>
      <w:r>
        <w:rPr>
          <w:b/>
          <w:bCs/>
        </w:rPr>
        <w:t>Câu 1: Nguyên nhân chủ yếu dẫn đến sự biến động kinh tế đầy khó khăn của Nga đầu thập niên 90 cuả thế kỉ XX là tác động của:</w:t>
      </w:r>
    </w:p>
    <w:p w:rsidR="00276130" w:rsidRPr="00BA1547" w:rsidRDefault="00276130" w:rsidP="0046060E">
      <w:pPr>
        <w:jc w:val="both"/>
      </w:pPr>
      <w:r w:rsidRPr="00BA1547">
        <w:t>a.sự khó khăn về mặt khí hậu</w:t>
      </w:r>
    </w:p>
    <w:p w:rsidR="00276130" w:rsidRPr="00BA1547" w:rsidRDefault="00276130" w:rsidP="0046060E">
      <w:pPr>
        <w:jc w:val="both"/>
      </w:pPr>
      <w:r w:rsidRPr="00BA1547">
        <w:t>b.tình trạng chuyển cư của Nga ra nước ngoài</w:t>
      </w:r>
    </w:p>
    <w:p w:rsidR="00276130" w:rsidRPr="00BA1547" w:rsidRDefault="00276130" w:rsidP="0046060E">
      <w:pPr>
        <w:jc w:val="both"/>
      </w:pPr>
      <w:r w:rsidRPr="00BA1547">
        <w:t>c.bị các nước phương Tây cô lập.</w:t>
      </w:r>
    </w:p>
    <w:p w:rsidR="00276130" w:rsidRPr="00BA1547" w:rsidRDefault="00276130" w:rsidP="0046060E">
      <w:pPr>
        <w:jc w:val="both"/>
      </w:pPr>
      <w:r w:rsidRPr="00BA1547">
        <w:t>d.tình hình chính trị bất ổn định.</w:t>
      </w:r>
    </w:p>
    <w:p w:rsidR="00276130" w:rsidRDefault="00276130" w:rsidP="0046060E">
      <w:pPr>
        <w:jc w:val="both"/>
        <w:rPr>
          <w:b/>
          <w:bCs/>
        </w:rPr>
      </w:pPr>
      <w:r>
        <w:rPr>
          <w:b/>
          <w:bCs/>
        </w:rPr>
        <w:t>Câu 2: Biểu hiện rõ nhất sự khó khăn kinh tế của Liên Bang Nga trong thập niên 90 thế kỉ XX là sự kiện:</w:t>
      </w:r>
    </w:p>
    <w:p w:rsidR="00276130" w:rsidRPr="003136D7" w:rsidRDefault="00276130" w:rsidP="0046060E">
      <w:pPr>
        <w:jc w:val="both"/>
      </w:pPr>
      <w:r w:rsidRPr="003136D7">
        <w:t>a.vai trò, vị thế của LB Nga trên trường quốc tế giảm.</w:t>
      </w:r>
    </w:p>
    <w:p w:rsidR="00276130" w:rsidRPr="003136D7" w:rsidRDefault="00276130" w:rsidP="0046060E">
      <w:pPr>
        <w:jc w:val="both"/>
      </w:pPr>
      <w:r w:rsidRPr="003136D7">
        <w:t>b.nhiều người Nga di cư ra nước ngoài.</w:t>
      </w:r>
    </w:p>
    <w:p w:rsidR="00276130" w:rsidRPr="003136D7" w:rsidRDefault="00276130" w:rsidP="0046060E">
      <w:pPr>
        <w:jc w:val="both"/>
      </w:pPr>
      <w:r w:rsidRPr="003136D7">
        <w:t>c.tốc độ tăng trưởng kinh tế đạt giá trị âm.</w:t>
      </w:r>
    </w:p>
    <w:p w:rsidR="00276130" w:rsidRPr="003136D7" w:rsidRDefault="00276130" w:rsidP="0046060E">
      <w:pPr>
        <w:jc w:val="both"/>
      </w:pPr>
      <w:r w:rsidRPr="003136D7">
        <w:t>d.các tài nguyên thiên nhiên khai thác ít hiệu quả.</w:t>
      </w:r>
    </w:p>
    <w:p w:rsidR="00276130" w:rsidRDefault="00276130" w:rsidP="0046060E">
      <w:pPr>
        <w:jc w:val="both"/>
        <w:rPr>
          <w:b/>
          <w:bCs/>
        </w:rPr>
      </w:pPr>
      <w:r>
        <w:rPr>
          <w:b/>
          <w:bCs/>
        </w:rPr>
        <w:t>Câu 3: Nhân tố nào sau đây là nhân tố chủ yếu nhất sẽ đưa LB Nga thoát khỏi khủng hoảng kinh tế</w:t>
      </w:r>
    </w:p>
    <w:p w:rsidR="00276130" w:rsidRPr="00C54731" w:rsidRDefault="00276130" w:rsidP="0046060E">
      <w:pPr>
        <w:jc w:val="both"/>
      </w:pPr>
      <w:r w:rsidRPr="00C54731">
        <w:t>a.lãnh thổ rộng lớn, nhiều tài nguyên</w:t>
      </w:r>
    </w:p>
    <w:p w:rsidR="00276130" w:rsidRPr="00C54731" w:rsidRDefault="00276130" w:rsidP="0046060E">
      <w:pPr>
        <w:jc w:val="both"/>
      </w:pPr>
      <w:r w:rsidRPr="00C54731">
        <w:t>b.dân cư đông, lao động nhiều</w:t>
      </w:r>
    </w:p>
    <w:p w:rsidR="00276130" w:rsidRPr="00C54731" w:rsidRDefault="00276130" w:rsidP="0046060E">
      <w:pPr>
        <w:jc w:val="both"/>
      </w:pPr>
      <w:r w:rsidRPr="00C54731">
        <w:t>c.dân cư có trình độ học vấn cao, giỏi về khoa học-kĩ thuật</w:t>
      </w:r>
    </w:p>
    <w:p w:rsidR="00276130" w:rsidRPr="00C54731" w:rsidRDefault="00276130" w:rsidP="0046060E">
      <w:pPr>
        <w:jc w:val="both"/>
      </w:pPr>
      <w:r w:rsidRPr="00C54731">
        <w:t>d.đầu tư của nước ngoài gia tăng mau lẹ.</w:t>
      </w:r>
    </w:p>
    <w:p w:rsidR="00276130" w:rsidRDefault="00276130" w:rsidP="0046060E">
      <w:pPr>
        <w:jc w:val="both"/>
        <w:rPr>
          <w:b/>
          <w:bCs/>
        </w:rPr>
      </w:pPr>
      <w:r>
        <w:rPr>
          <w:b/>
          <w:bCs/>
        </w:rPr>
        <w:t>Câu 4: Trong vấn đề cải cách kinh tế sau năm 1990, LB Nga đã thực hiện giải pháp sau:</w:t>
      </w:r>
    </w:p>
    <w:p w:rsidR="00276130" w:rsidRPr="00C54731" w:rsidRDefault="00276130" w:rsidP="0046060E">
      <w:pPr>
        <w:jc w:val="both"/>
      </w:pPr>
      <w:r w:rsidRPr="00C54731">
        <w:t>a.đẩy mạnh tư hữu hóa xí nghiệp, nhà máy, tăng nông trại tư nhân.</w:t>
      </w:r>
    </w:p>
    <w:p w:rsidR="00276130" w:rsidRPr="00C54731" w:rsidRDefault="00276130" w:rsidP="0046060E">
      <w:pPr>
        <w:jc w:val="both"/>
      </w:pPr>
      <w:r w:rsidRPr="00C54731">
        <w:t>b.quốc hữu hóa các cơ sở sản xuất trong nước, chia lại ruộng đất</w:t>
      </w:r>
    </w:p>
    <w:p w:rsidR="00276130" w:rsidRPr="00C54731" w:rsidRDefault="00276130" w:rsidP="0046060E">
      <w:pPr>
        <w:jc w:val="both"/>
      </w:pPr>
      <w:r w:rsidRPr="00C54731">
        <w:t>c.duy trì và mở rộng các ngành công nghiệp cổ truyền và phát triển ngành nghề thủ công</w:t>
      </w:r>
    </w:p>
    <w:p w:rsidR="00276130" w:rsidRPr="00C54731" w:rsidRDefault="00276130" w:rsidP="0046060E">
      <w:pPr>
        <w:jc w:val="both"/>
      </w:pPr>
      <w:r w:rsidRPr="00C54731">
        <w:t>d.tăng giá sản phẩm hàng hóa để kích thích sản xuất.</w:t>
      </w:r>
    </w:p>
    <w:p w:rsidR="00276130" w:rsidRDefault="00276130" w:rsidP="0046060E">
      <w:pPr>
        <w:jc w:val="both"/>
        <w:rPr>
          <w:b/>
          <w:bCs/>
        </w:rPr>
      </w:pPr>
      <w:r>
        <w:rPr>
          <w:b/>
          <w:bCs/>
        </w:rPr>
        <w:t>Câu 5: Hiện nay LB Nga tập trung phát triển các ngành công nghiệp hiện đại là:</w:t>
      </w:r>
    </w:p>
    <w:p w:rsidR="00276130" w:rsidRPr="00A61ADE" w:rsidRDefault="00276130" w:rsidP="0046060E">
      <w:pPr>
        <w:jc w:val="both"/>
      </w:pPr>
      <w:r w:rsidRPr="00A61ADE">
        <w:t>a.hóa chất, luyện kim</w:t>
      </w:r>
      <w:r>
        <w:t xml:space="preserve">                                    </w:t>
      </w:r>
      <w:r w:rsidRPr="00A61ADE">
        <w:t>b.hóa dầu, chế tạo ô tô</w:t>
      </w:r>
    </w:p>
    <w:p w:rsidR="00276130" w:rsidRPr="00A61ADE" w:rsidRDefault="00276130" w:rsidP="0046060E">
      <w:pPr>
        <w:jc w:val="both"/>
      </w:pPr>
      <w:r w:rsidRPr="00A61ADE">
        <w:t>c.sản xuất tàu biển, hàng quân sự</w:t>
      </w:r>
      <w:r>
        <w:t xml:space="preserve">                     </w:t>
      </w:r>
      <w:r w:rsidRPr="00A61ADE">
        <w:t xml:space="preserve">d.điện tử- tin học, </w:t>
      </w:r>
      <w:r>
        <w:t>hà</w:t>
      </w:r>
      <w:r w:rsidRPr="00A61ADE">
        <w:t>ng không</w:t>
      </w:r>
    </w:p>
    <w:p w:rsidR="00276130" w:rsidRDefault="00276130" w:rsidP="00B9264F">
      <w:pPr>
        <w:jc w:val="both"/>
        <w:rPr>
          <w:b/>
          <w:bCs/>
        </w:rPr>
      </w:pPr>
      <w:r>
        <w:rPr>
          <w:b/>
          <w:bCs/>
        </w:rPr>
        <w:t>Câu 6: Hai trung tâm công nghiệp lớn nhất ở LB Nga là</w:t>
      </w:r>
    </w:p>
    <w:p w:rsidR="00276130" w:rsidRPr="008B7792" w:rsidRDefault="00276130" w:rsidP="00B9264F">
      <w:pPr>
        <w:jc w:val="both"/>
      </w:pPr>
      <w:r w:rsidRPr="008B7792">
        <w:t>a.Caliningrat, Matxcơva</w:t>
      </w:r>
      <w:r>
        <w:t xml:space="preserve">                              </w:t>
      </w:r>
      <w:r w:rsidRPr="008B7792">
        <w:t>b.Matxcơva, Xanhpêtêcbua</w:t>
      </w:r>
    </w:p>
    <w:p w:rsidR="00276130" w:rsidRPr="008B7792" w:rsidRDefault="00276130" w:rsidP="00B9264F">
      <w:pPr>
        <w:jc w:val="both"/>
      </w:pPr>
      <w:r w:rsidRPr="008B7792">
        <w:t>c.Xanhpêtêcbua, Nôvôxi biếc</w:t>
      </w:r>
      <w:r>
        <w:t xml:space="preserve">                     </w:t>
      </w:r>
      <w:r w:rsidRPr="008B7792">
        <w:t>d.Nôvôxi biếc, Caliningrat</w:t>
      </w:r>
    </w:p>
    <w:p w:rsidR="00276130" w:rsidRDefault="00276130" w:rsidP="0046060E">
      <w:pPr>
        <w:jc w:val="both"/>
        <w:rPr>
          <w:b/>
          <w:bCs/>
        </w:rPr>
      </w:pPr>
      <w:r>
        <w:rPr>
          <w:b/>
          <w:bCs/>
        </w:rPr>
        <w:t>Câu 7:Loại hình giao thông quan trọng nhất ở vùng Xi-bia là</w:t>
      </w:r>
    </w:p>
    <w:p w:rsidR="00276130" w:rsidRPr="00F62361" w:rsidRDefault="00276130" w:rsidP="0046060E">
      <w:pPr>
        <w:jc w:val="both"/>
      </w:pPr>
      <w:r w:rsidRPr="00F62361">
        <w:t>a.đường hàng không</w:t>
      </w:r>
      <w:r>
        <w:t xml:space="preserve">                                                           </w:t>
      </w:r>
      <w:r w:rsidRPr="00F62361">
        <w:t>b.đường thủy</w:t>
      </w:r>
    </w:p>
    <w:p w:rsidR="00276130" w:rsidRPr="00F62361" w:rsidRDefault="00276130" w:rsidP="0046060E">
      <w:pPr>
        <w:jc w:val="both"/>
      </w:pPr>
      <w:r w:rsidRPr="00F62361">
        <w:t>c.đường sắt</w:t>
      </w:r>
      <w:r>
        <w:t xml:space="preserve">                                                                        </w:t>
      </w:r>
      <w:r w:rsidRPr="00F62361">
        <w:t>d.đường ôtô</w:t>
      </w:r>
    </w:p>
    <w:p w:rsidR="00276130" w:rsidRDefault="00276130" w:rsidP="0046060E">
      <w:pPr>
        <w:jc w:val="both"/>
        <w:rPr>
          <w:b/>
          <w:bCs/>
        </w:rPr>
      </w:pPr>
      <w:r>
        <w:rPr>
          <w:b/>
          <w:bCs/>
        </w:rPr>
        <w:t>Câu 8:Trong các ngành công nghiệp của Liên Bang Nga, ngành nào là ngành kinh tế mũi nhọn, mang lại nguồn thu ngoại tệ nhiều:</w:t>
      </w:r>
    </w:p>
    <w:p w:rsidR="00276130" w:rsidRDefault="00276130" w:rsidP="0046060E">
      <w:pPr>
        <w:jc w:val="both"/>
      </w:pPr>
      <w:r w:rsidRPr="0046060E">
        <w:t>a.công nghiệp khai thác dầu khí</w:t>
      </w:r>
      <w:r>
        <w:t xml:space="preserve">                </w:t>
      </w:r>
    </w:p>
    <w:p w:rsidR="00276130" w:rsidRPr="0046060E" w:rsidRDefault="00276130" w:rsidP="0046060E">
      <w:pPr>
        <w:jc w:val="both"/>
      </w:pPr>
      <w:r w:rsidRPr="0046060E">
        <w:t>b.công nghiệp điện tử</w:t>
      </w:r>
      <w:r>
        <w:t xml:space="preserve"> </w:t>
      </w:r>
      <w:r w:rsidRPr="0046060E">
        <w:t>- tin học</w:t>
      </w:r>
    </w:p>
    <w:p w:rsidR="00276130" w:rsidRPr="0046060E" w:rsidRDefault="00276130" w:rsidP="0046060E">
      <w:pPr>
        <w:jc w:val="both"/>
      </w:pPr>
      <w:r w:rsidRPr="0046060E">
        <w:t>c.công nghiệp năng lượng</w:t>
      </w:r>
    </w:p>
    <w:p w:rsidR="00276130" w:rsidRPr="0046060E" w:rsidRDefault="00276130" w:rsidP="0046060E">
      <w:pPr>
        <w:jc w:val="both"/>
      </w:pPr>
      <w:r w:rsidRPr="0046060E">
        <w:t xml:space="preserve">d.công nghiệp chế biến và sản xuất hang tiêu </w:t>
      </w:r>
      <w:r>
        <w:t>dù</w:t>
      </w:r>
      <w:r w:rsidRPr="0046060E">
        <w:t>ng.</w:t>
      </w:r>
    </w:p>
    <w:p w:rsidR="00276130" w:rsidRDefault="00276130" w:rsidP="00946425">
      <w:pPr>
        <w:jc w:val="both"/>
        <w:rPr>
          <w:b/>
          <w:bCs/>
        </w:rPr>
      </w:pPr>
      <w:r>
        <w:rPr>
          <w:b/>
          <w:bCs/>
        </w:rPr>
        <w:t>Câu 9: Biểu hiện nào sau đây chứng tỏ Liên Bang Nga từng là trụ cột của Liên Bang Xô Viết:</w:t>
      </w:r>
    </w:p>
    <w:p w:rsidR="00276130" w:rsidRPr="009078DC" w:rsidRDefault="00276130" w:rsidP="00946425">
      <w:pPr>
        <w:jc w:val="both"/>
      </w:pPr>
      <w:r w:rsidRPr="009078DC">
        <w:t>a.nền kinh tế phát triển mạnh</w:t>
      </w:r>
    </w:p>
    <w:p w:rsidR="00276130" w:rsidRPr="009078DC" w:rsidRDefault="00276130" w:rsidP="00946425">
      <w:pPr>
        <w:jc w:val="both"/>
      </w:pPr>
      <w:r w:rsidRPr="009078DC">
        <w:t>b.đời sống nhân dân ổn định, thu nhập khá cao.</w:t>
      </w:r>
    </w:p>
    <w:p w:rsidR="00276130" w:rsidRPr="009078DC" w:rsidRDefault="00276130" w:rsidP="00946425">
      <w:pPr>
        <w:jc w:val="both"/>
      </w:pPr>
      <w:r w:rsidRPr="009078DC">
        <w:t xml:space="preserve">c.tỉ trọng của nền kinh tế Nga chiếm phần lớn </w:t>
      </w:r>
      <w:r>
        <w:t xml:space="preserve">trong </w:t>
      </w:r>
      <w:r w:rsidRPr="009078DC">
        <w:t>Liên Bang Xô Viết</w:t>
      </w:r>
    </w:p>
    <w:p w:rsidR="00276130" w:rsidRPr="009078DC" w:rsidRDefault="00276130" w:rsidP="00946425">
      <w:pPr>
        <w:jc w:val="both"/>
      </w:pPr>
      <w:r w:rsidRPr="009078DC">
        <w:t>d.tốc độ tăng trưởng kinh tế cao,cơ cấu kinh tế đa dạng.</w:t>
      </w:r>
    </w:p>
    <w:p w:rsidR="00276130" w:rsidRDefault="00276130" w:rsidP="00946425">
      <w:pPr>
        <w:jc w:val="both"/>
        <w:rPr>
          <w:b/>
          <w:bCs/>
        </w:rPr>
      </w:pPr>
      <w:r>
        <w:rPr>
          <w:b/>
          <w:bCs/>
        </w:rPr>
        <w:t>Câu 10: GDP của Liên Bang Nga:</w:t>
      </w:r>
    </w:p>
    <w:p w:rsidR="00276130" w:rsidRPr="009711D3" w:rsidRDefault="00276130" w:rsidP="00946425">
      <w:pPr>
        <w:jc w:val="both"/>
      </w:pPr>
      <w:r w:rsidRPr="009711D3">
        <w:t>a.tăng liên tục từ năm 1990 đến nay</w:t>
      </w:r>
    </w:p>
    <w:p w:rsidR="00276130" w:rsidRPr="009711D3" w:rsidRDefault="00276130" w:rsidP="00946425">
      <w:pPr>
        <w:jc w:val="both"/>
      </w:pPr>
      <w:r w:rsidRPr="009711D3">
        <w:t>b.lúc tăng, lúc giảm không đều</w:t>
      </w:r>
    </w:p>
    <w:p w:rsidR="00276130" w:rsidRPr="009711D3" w:rsidRDefault="00276130" w:rsidP="00946425">
      <w:pPr>
        <w:jc w:val="both"/>
      </w:pPr>
      <w:r w:rsidRPr="009711D3">
        <w:t xml:space="preserve">c.giảm liên tục từ năm 1990 đến năm 2000, sau đó tăng </w:t>
      </w:r>
      <w:r>
        <w:t>liê</w:t>
      </w:r>
      <w:r w:rsidRPr="009711D3">
        <w:t>n tục.</w:t>
      </w:r>
    </w:p>
    <w:p w:rsidR="00276130" w:rsidRPr="009711D3" w:rsidRDefault="00276130" w:rsidP="00946425">
      <w:pPr>
        <w:jc w:val="both"/>
      </w:pPr>
      <w:r w:rsidRPr="009711D3">
        <w:t>d.giảm liên tục từ năm 1990 đến nay.</w:t>
      </w:r>
    </w:p>
    <w:p w:rsidR="00276130" w:rsidRDefault="00276130" w:rsidP="00946425">
      <w:pPr>
        <w:jc w:val="both"/>
        <w:rPr>
          <w:b/>
          <w:bCs/>
        </w:rPr>
      </w:pPr>
      <w:r>
        <w:rPr>
          <w:b/>
          <w:bCs/>
        </w:rPr>
        <w:t>Câu 11:Các ngành công nghiệp truyền thống của Liên Bang Nga là:</w:t>
      </w:r>
    </w:p>
    <w:p w:rsidR="00276130" w:rsidRPr="009711D3" w:rsidRDefault="00276130" w:rsidP="00946425">
      <w:pPr>
        <w:jc w:val="both"/>
      </w:pPr>
      <w:r>
        <w:t>a.Khai thác than</w:t>
      </w:r>
      <w:r w:rsidRPr="009711D3">
        <w:t>, vàng, kimn cương, gỗ, năng lượng, luyện kim đên-màu, sản xuất thiết bị tàu biển, giấy.</w:t>
      </w:r>
    </w:p>
    <w:p w:rsidR="00276130" w:rsidRPr="009711D3" w:rsidRDefault="00276130" w:rsidP="00946425">
      <w:pPr>
        <w:jc w:val="both"/>
      </w:pPr>
      <w:r w:rsidRPr="009711D3">
        <w:t>b.Khai thác than, vàng, kim cương, gỗ, năng lượng, sản xuất thiết bị tàu biển, giấy, ô tô, máy tính.</w:t>
      </w:r>
    </w:p>
    <w:p w:rsidR="00276130" w:rsidRPr="009711D3" w:rsidRDefault="00276130" w:rsidP="00946425">
      <w:pPr>
        <w:jc w:val="both"/>
      </w:pPr>
      <w:r w:rsidRPr="009711D3">
        <w:t>c.Khai thác than, gỗ, năng lượn, sản xuất thiết bị tàu biển, ô tô, tàu hỏa, thiết bị điện lạn, vũ khí.</w:t>
      </w:r>
    </w:p>
    <w:p w:rsidR="00276130" w:rsidRPr="009711D3" w:rsidRDefault="00276130" w:rsidP="00946425">
      <w:pPr>
        <w:jc w:val="both"/>
      </w:pPr>
      <w:r w:rsidRPr="009711D3">
        <w:t>d.Khai thác than, vàng, kim cương, gỗ năng lượng, luyện kim đen- màu, điện tử-tin học.</w:t>
      </w:r>
    </w:p>
    <w:p w:rsidR="00276130" w:rsidRDefault="00276130" w:rsidP="00946425">
      <w:pPr>
        <w:jc w:val="both"/>
        <w:rPr>
          <w:b/>
          <w:bCs/>
        </w:rPr>
      </w:pPr>
      <w:r>
        <w:rPr>
          <w:b/>
          <w:bCs/>
        </w:rPr>
        <w:t>Câu 12:Khai thác đầu khí của Liên Bang Nga tập trung ở các địa điểm</w:t>
      </w:r>
    </w:p>
    <w:p w:rsidR="00276130" w:rsidRPr="00A31B2E" w:rsidRDefault="00276130" w:rsidP="00946425">
      <w:pPr>
        <w:jc w:val="both"/>
      </w:pPr>
      <w:r>
        <w:t>a.Tây Xi</w:t>
      </w:r>
      <w:r w:rsidRPr="00A31B2E">
        <w:t>-bia, đông Xi-bia,Uran, biển Ca-xpi</w:t>
      </w:r>
    </w:p>
    <w:p w:rsidR="00276130" w:rsidRPr="00A31B2E" w:rsidRDefault="00276130" w:rsidP="00946425">
      <w:pPr>
        <w:jc w:val="both"/>
      </w:pPr>
      <w:r w:rsidRPr="00A31B2E">
        <w:t>b.Vec-khô-i-ăn, bán đảo Kam-sat-kha, Tây Xi-bia</w:t>
      </w:r>
    </w:p>
    <w:p w:rsidR="00276130" w:rsidRPr="00A31B2E" w:rsidRDefault="00276130" w:rsidP="00946425">
      <w:pPr>
        <w:jc w:val="both"/>
      </w:pPr>
      <w:r w:rsidRPr="00A31B2E">
        <w:t>c.khu vực hồ Baican, biển Ca-xpi, đông Xibia</w:t>
      </w:r>
    </w:p>
    <w:p w:rsidR="00276130" w:rsidRPr="00A31B2E" w:rsidRDefault="00276130" w:rsidP="00946425">
      <w:pPr>
        <w:jc w:val="both"/>
      </w:pPr>
      <w:r w:rsidRPr="00A31B2E">
        <w:t>d.Biển Đen, đảo Xa-kha-lin, Biển Ca-xpi</w:t>
      </w:r>
    </w:p>
    <w:p w:rsidR="00276130" w:rsidRDefault="00276130" w:rsidP="00946425">
      <w:pPr>
        <w:jc w:val="both"/>
        <w:rPr>
          <w:b/>
          <w:bCs/>
        </w:rPr>
      </w:pPr>
      <w:r>
        <w:rPr>
          <w:b/>
          <w:bCs/>
        </w:rPr>
        <w:t>Câu 13: Sau khi tách khỏi Liên Xô cũ , Liên Bang Nga đã chú trọng phát triển các ngành công nghiệp để thu ngoại tệ là:</w:t>
      </w:r>
    </w:p>
    <w:p w:rsidR="00276130" w:rsidRPr="00277183" w:rsidRDefault="00276130" w:rsidP="00946425">
      <w:pPr>
        <w:jc w:val="both"/>
      </w:pPr>
      <w:r w:rsidRPr="00277183">
        <w:t>a.công nghiệp chế biến lương thực thực phẩm</w:t>
      </w:r>
    </w:p>
    <w:p w:rsidR="00276130" w:rsidRPr="00277183" w:rsidRDefault="00276130" w:rsidP="00946425">
      <w:pPr>
        <w:jc w:val="both"/>
      </w:pPr>
      <w:r w:rsidRPr="00277183">
        <w:t>b.công nghiệ</w:t>
      </w:r>
      <w:r>
        <w:t>p dầu khí, luyện kim,điện tử, hà</w:t>
      </w:r>
      <w:r w:rsidRPr="00277183">
        <w:t>ng không.</w:t>
      </w:r>
    </w:p>
    <w:p w:rsidR="00276130" w:rsidRPr="00277183" w:rsidRDefault="00276130" w:rsidP="00946425">
      <w:pPr>
        <w:jc w:val="both"/>
      </w:pPr>
      <w:r w:rsidRPr="00277183">
        <w:t>c.công nghiệp dệt.khai thác gỗ,công nghiệp xây dựng</w:t>
      </w:r>
    </w:p>
    <w:p w:rsidR="00276130" w:rsidRPr="00277183" w:rsidRDefault="00276130" w:rsidP="00946425">
      <w:pPr>
        <w:jc w:val="both"/>
      </w:pPr>
      <w:r w:rsidRPr="00277183">
        <w:t xml:space="preserve">d.công nghiệp sản xuất hang tiêu </w:t>
      </w:r>
      <w:r>
        <w:t>dù</w:t>
      </w:r>
      <w:r w:rsidRPr="00277183">
        <w:t>ng</w:t>
      </w:r>
    </w:p>
    <w:p w:rsidR="00276130" w:rsidRPr="00663048" w:rsidRDefault="00276130" w:rsidP="00946425">
      <w:pPr>
        <w:jc w:val="both"/>
        <w:rPr>
          <w:b/>
          <w:bCs/>
        </w:rPr>
      </w:pPr>
      <w:r w:rsidRPr="00663048">
        <w:rPr>
          <w:b/>
          <w:bCs/>
        </w:rPr>
        <w:t>Câu 14:</w:t>
      </w:r>
      <w:r>
        <w:rPr>
          <w:b/>
          <w:bCs/>
        </w:rPr>
        <w:t xml:space="preserve"> </w:t>
      </w:r>
      <w:r w:rsidRPr="00663048">
        <w:rPr>
          <w:b/>
          <w:bCs/>
        </w:rPr>
        <w:t>Một trong những nội dung chính của chiến lược kinh tế mới từ giữa năm 2000 là:</w:t>
      </w:r>
    </w:p>
    <w:p w:rsidR="00276130" w:rsidRDefault="00276130" w:rsidP="00946425">
      <w:pPr>
        <w:jc w:val="both"/>
      </w:pPr>
      <w:r>
        <w:t>a.xây dựng nền kinh tế thị trường, mở rộng ngoại giao</w:t>
      </w:r>
    </w:p>
    <w:p w:rsidR="00276130" w:rsidRDefault="00276130" w:rsidP="00946425">
      <w:pPr>
        <w:jc w:val="both"/>
      </w:pPr>
      <w:r>
        <w:t>b.ổn định tài chính quốc gia</w:t>
      </w:r>
    </w:p>
    <w:p w:rsidR="00276130" w:rsidRDefault="00276130" w:rsidP="00946425">
      <w:pPr>
        <w:jc w:val="both"/>
      </w:pPr>
      <w:r>
        <w:t>c.tăng giá sản phẩm hàng hóa để kích thích sản xuất</w:t>
      </w:r>
    </w:p>
    <w:p w:rsidR="00276130" w:rsidRDefault="00276130" w:rsidP="00946425">
      <w:pPr>
        <w:jc w:val="both"/>
      </w:pPr>
      <w:r>
        <w:t>d.ngăn chặn nạn chảy máu chất xám</w:t>
      </w:r>
    </w:p>
    <w:p w:rsidR="00276130" w:rsidRDefault="00276130" w:rsidP="00946425">
      <w:pPr>
        <w:jc w:val="both"/>
      </w:pPr>
    </w:p>
    <w:p w:rsidR="00276130" w:rsidRDefault="00276130" w:rsidP="00946425">
      <w:pPr>
        <w:jc w:val="both"/>
      </w:pPr>
      <w:r>
        <w:t>Dựa vào bảng số liệu sau và trả lời các câu hỏi 15,16,17,18,19,20</w:t>
      </w:r>
    </w:p>
    <w:p w:rsidR="00276130" w:rsidRPr="00663048" w:rsidRDefault="00276130" w:rsidP="00663048">
      <w:pPr>
        <w:jc w:val="center"/>
        <w:rPr>
          <w:b/>
          <w:bCs/>
          <w:i/>
          <w:iCs/>
        </w:rPr>
      </w:pPr>
      <w:r w:rsidRPr="00663048">
        <w:rPr>
          <w:b/>
          <w:bCs/>
          <w:i/>
          <w:iCs/>
        </w:rPr>
        <w:t>Sản lượng lương thực của Liên Bang Nga</w:t>
      </w:r>
    </w:p>
    <w:p w:rsidR="00276130" w:rsidRDefault="00276130" w:rsidP="00663048">
      <w:pPr>
        <w:jc w:val="center"/>
      </w:pPr>
      <w:r>
        <w:t>Đơn vị: triệu tấn</w:t>
      </w:r>
    </w:p>
    <w:tbl>
      <w:tblPr>
        <w:tblW w:w="93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0"/>
        <w:gridCol w:w="1080"/>
        <w:gridCol w:w="1170"/>
        <w:gridCol w:w="1141"/>
        <w:gridCol w:w="1019"/>
        <w:gridCol w:w="1170"/>
        <w:gridCol w:w="1132"/>
        <w:gridCol w:w="1118"/>
      </w:tblGrid>
      <w:tr w:rsidR="00276130" w:rsidRPr="009E6AA6">
        <w:tc>
          <w:tcPr>
            <w:tcW w:w="1530" w:type="dxa"/>
          </w:tcPr>
          <w:p w:rsidR="00276130" w:rsidRPr="007D11FB" w:rsidRDefault="00276130" w:rsidP="007D11FB">
            <w:pPr>
              <w:jc w:val="center"/>
              <w:rPr>
                <w:b/>
                <w:bCs/>
              </w:rPr>
            </w:pPr>
            <w:r w:rsidRPr="007D11FB">
              <w:rPr>
                <w:b/>
                <w:bCs/>
              </w:rPr>
              <w:t>Năm</w:t>
            </w:r>
          </w:p>
        </w:tc>
        <w:tc>
          <w:tcPr>
            <w:tcW w:w="1080" w:type="dxa"/>
          </w:tcPr>
          <w:p w:rsidR="00276130" w:rsidRPr="007D11FB" w:rsidRDefault="00276130" w:rsidP="007D11FB">
            <w:pPr>
              <w:jc w:val="center"/>
              <w:rPr>
                <w:b/>
                <w:bCs/>
              </w:rPr>
            </w:pPr>
            <w:r w:rsidRPr="007D11FB">
              <w:rPr>
                <w:b/>
                <w:bCs/>
              </w:rPr>
              <w:t>1995</w:t>
            </w:r>
          </w:p>
        </w:tc>
        <w:tc>
          <w:tcPr>
            <w:tcW w:w="1170" w:type="dxa"/>
          </w:tcPr>
          <w:p w:rsidR="00276130" w:rsidRPr="007D11FB" w:rsidRDefault="00276130" w:rsidP="007D11FB">
            <w:pPr>
              <w:jc w:val="center"/>
              <w:rPr>
                <w:b/>
                <w:bCs/>
              </w:rPr>
            </w:pPr>
            <w:r w:rsidRPr="007D11FB">
              <w:rPr>
                <w:b/>
                <w:bCs/>
              </w:rPr>
              <w:t>1998</w:t>
            </w:r>
          </w:p>
        </w:tc>
        <w:tc>
          <w:tcPr>
            <w:tcW w:w="1141" w:type="dxa"/>
          </w:tcPr>
          <w:p w:rsidR="00276130" w:rsidRPr="007D11FB" w:rsidRDefault="00276130" w:rsidP="007D11FB">
            <w:pPr>
              <w:jc w:val="center"/>
              <w:rPr>
                <w:b/>
                <w:bCs/>
              </w:rPr>
            </w:pPr>
            <w:r w:rsidRPr="007D11FB">
              <w:rPr>
                <w:b/>
                <w:bCs/>
              </w:rPr>
              <w:t>1999</w:t>
            </w:r>
          </w:p>
        </w:tc>
        <w:tc>
          <w:tcPr>
            <w:tcW w:w="1019" w:type="dxa"/>
          </w:tcPr>
          <w:p w:rsidR="00276130" w:rsidRPr="007D11FB" w:rsidRDefault="00276130" w:rsidP="007D11FB">
            <w:pPr>
              <w:jc w:val="center"/>
              <w:rPr>
                <w:b/>
                <w:bCs/>
              </w:rPr>
            </w:pPr>
            <w:r w:rsidRPr="007D11FB">
              <w:rPr>
                <w:b/>
                <w:bCs/>
              </w:rPr>
              <w:t>2000</w:t>
            </w:r>
          </w:p>
        </w:tc>
        <w:tc>
          <w:tcPr>
            <w:tcW w:w="1170" w:type="dxa"/>
          </w:tcPr>
          <w:p w:rsidR="00276130" w:rsidRPr="007D11FB" w:rsidRDefault="00276130" w:rsidP="007D11FB">
            <w:pPr>
              <w:jc w:val="center"/>
              <w:rPr>
                <w:b/>
                <w:bCs/>
              </w:rPr>
            </w:pPr>
            <w:r w:rsidRPr="007D11FB">
              <w:rPr>
                <w:b/>
                <w:bCs/>
              </w:rPr>
              <w:t>2001</w:t>
            </w:r>
          </w:p>
        </w:tc>
        <w:tc>
          <w:tcPr>
            <w:tcW w:w="1132" w:type="dxa"/>
          </w:tcPr>
          <w:p w:rsidR="00276130" w:rsidRPr="007D11FB" w:rsidRDefault="00276130" w:rsidP="007D11FB">
            <w:pPr>
              <w:jc w:val="center"/>
              <w:rPr>
                <w:b/>
                <w:bCs/>
              </w:rPr>
            </w:pPr>
            <w:r w:rsidRPr="007D11FB">
              <w:rPr>
                <w:b/>
                <w:bCs/>
              </w:rPr>
              <w:t>2002</w:t>
            </w:r>
          </w:p>
        </w:tc>
        <w:tc>
          <w:tcPr>
            <w:tcW w:w="1118" w:type="dxa"/>
          </w:tcPr>
          <w:p w:rsidR="00276130" w:rsidRPr="007D11FB" w:rsidRDefault="00276130" w:rsidP="007D11FB">
            <w:pPr>
              <w:jc w:val="center"/>
              <w:rPr>
                <w:b/>
                <w:bCs/>
              </w:rPr>
            </w:pPr>
            <w:r w:rsidRPr="007D11FB">
              <w:rPr>
                <w:b/>
                <w:bCs/>
              </w:rPr>
              <w:t>2005</w:t>
            </w:r>
          </w:p>
        </w:tc>
      </w:tr>
      <w:tr w:rsidR="00276130">
        <w:tc>
          <w:tcPr>
            <w:tcW w:w="1530" w:type="dxa"/>
          </w:tcPr>
          <w:p w:rsidR="00276130" w:rsidRPr="007D11FB" w:rsidRDefault="00276130" w:rsidP="007D11FB">
            <w:pPr>
              <w:jc w:val="center"/>
              <w:rPr>
                <w:b/>
                <w:bCs/>
              </w:rPr>
            </w:pPr>
            <w:r w:rsidRPr="007D11FB">
              <w:rPr>
                <w:b/>
                <w:bCs/>
              </w:rPr>
              <w:t>Sản lượng</w:t>
            </w:r>
          </w:p>
        </w:tc>
        <w:tc>
          <w:tcPr>
            <w:tcW w:w="1080" w:type="dxa"/>
          </w:tcPr>
          <w:p w:rsidR="00276130" w:rsidRDefault="00276130" w:rsidP="007D11FB">
            <w:pPr>
              <w:jc w:val="center"/>
            </w:pPr>
            <w:r>
              <w:t>62</w:t>
            </w:r>
          </w:p>
        </w:tc>
        <w:tc>
          <w:tcPr>
            <w:tcW w:w="1170" w:type="dxa"/>
          </w:tcPr>
          <w:p w:rsidR="00276130" w:rsidRDefault="00276130" w:rsidP="007D11FB">
            <w:pPr>
              <w:jc w:val="center"/>
            </w:pPr>
            <w:r>
              <w:t>46,9</w:t>
            </w:r>
          </w:p>
        </w:tc>
        <w:tc>
          <w:tcPr>
            <w:tcW w:w="1141" w:type="dxa"/>
          </w:tcPr>
          <w:p w:rsidR="00276130" w:rsidRDefault="00276130" w:rsidP="007D11FB">
            <w:pPr>
              <w:jc w:val="center"/>
            </w:pPr>
            <w:r>
              <w:t>53,8</w:t>
            </w:r>
          </w:p>
        </w:tc>
        <w:tc>
          <w:tcPr>
            <w:tcW w:w="1019" w:type="dxa"/>
          </w:tcPr>
          <w:p w:rsidR="00276130" w:rsidRDefault="00276130" w:rsidP="007D11FB">
            <w:pPr>
              <w:jc w:val="center"/>
            </w:pPr>
            <w:r>
              <w:t>64,3</w:t>
            </w:r>
          </w:p>
        </w:tc>
        <w:tc>
          <w:tcPr>
            <w:tcW w:w="1170" w:type="dxa"/>
          </w:tcPr>
          <w:p w:rsidR="00276130" w:rsidRDefault="00276130" w:rsidP="007D11FB">
            <w:pPr>
              <w:jc w:val="center"/>
            </w:pPr>
            <w:r>
              <w:t>83,6</w:t>
            </w:r>
          </w:p>
        </w:tc>
        <w:tc>
          <w:tcPr>
            <w:tcW w:w="1132" w:type="dxa"/>
          </w:tcPr>
          <w:p w:rsidR="00276130" w:rsidRDefault="00276130" w:rsidP="007D11FB">
            <w:pPr>
              <w:jc w:val="center"/>
            </w:pPr>
            <w:r>
              <w:t>92</w:t>
            </w:r>
          </w:p>
        </w:tc>
        <w:tc>
          <w:tcPr>
            <w:tcW w:w="1118" w:type="dxa"/>
          </w:tcPr>
          <w:p w:rsidR="00276130" w:rsidRDefault="00276130" w:rsidP="007D11FB">
            <w:pPr>
              <w:jc w:val="center"/>
            </w:pPr>
            <w:r>
              <w:t>78,2</w:t>
            </w:r>
          </w:p>
        </w:tc>
      </w:tr>
    </w:tbl>
    <w:p w:rsidR="00276130" w:rsidRPr="00946425" w:rsidRDefault="00276130" w:rsidP="00946425">
      <w:pPr>
        <w:jc w:val="both"/>
        <w:rPr>
          <w:b/>
          <w:bCs/>
        </w:rPr>
      </w:pPr>
      <w:r w:rsidRPr="00946425">
        <w:rPr>
          <w:b/>
          <w:bCs/>
        </w:rPr>
        <w:t>Câu 15: Dạng biểu đồ nào thể hiện được tốc độ phát triển sản lượng lương thực của Liên Bang Nga, giai đoạn 1995-2005</w:t>
      </w:r>
    </w:p>
    <w:p w:rsidR="00276130" w:rsidRDefault="00276130" w:rsidP="00946425">
      <w:pPr>
        <w:jc w:val="both"/>
      </w:pPr>
      <w:r>
        <w:t>a.biểu đồ đường                                                 b.biểu đồ cột chồng</w:t>
      </w:r>
    </w:p>
    <w:p w:rsidR="00276130" w:rsidRDefault="00276130" w:rsidP="00946425">
      <w:pPr>
        <w:jc w:val="both"/>
      </w:pPr>
      <w:r>
        <w:t>c.biểu đồ kết hợp                                               d. biểu đồ miền</w:t>
      </w:r>
    </w:p>
    <w:p w:rsidR="00276130" w:rsidRPr="00946425" w:rsidRDefault="00276130" w:rsidP="00946425">
      <w:pPr>
        <w:jc w:val="both"/>
        <w:rPr>
          <w:b/>
          <w:bCs/>
        </w:rPr>
      </w:pPr>
      <w:r w:rsidRPr="00946425">
        <w:rPr>
          <w:b/>
          <w:bCs/>
        </w:rPr>
        <w:t xml:space="preserve">Câu 16: Thời điểm tăng sản lượng lương thực có sự đột biến là: </w:t>
      </w:r>
    </w:p>
    <w:p w:rsidR="00276130" w:rsidRDefault="00276130" w:rsidP="00946425">
      <w:pPr>
        <w:jc w:val="both"/>
      </w:pPr>
      <w:r>
        <w:t>a.năm 1999                                                               b.năm 2000</w:t>
      </w:r>
    </w:p>
    <w:p w:rsidR="00276130" w:rsidRDefault="00276130" w:rsidP="00946425">
      <w:pPr>
        <w:jc w:val="both"/>
      </w:pPr>
      <w:r>
        <w:t>c.năm 2001                                                               d.năm 2002</w:t>
      </w:r>
    </w:p>
    <w:p w:rsidR="00276130" w:rsidRPr="00946425" w:rsidRDefault="00276130" w:rsidP="00946425">
      <w:pPr>
        <w:jc w:val="both"/>
        <w:rPr>
          <w:b/>
          <w:bCs/>
        </w:rPr>
      </w:pPr>
      <w:r w:rsidRPr="00946425">
        <w:rPr>
          <w:b/>
          <w:bCs/>
        </w:rPr>
        <w:t>Câu 17:Sản lượng lương thực năm 2002 tăng gấp đôi so với năm</w:t>
      </w:r>
    </w:p>
    <w:p w:rsidR="00276130" w:rsidRDefault="00276130" w:rsidP="00946425">
      <w:pPr>
        <w:jc w:val="both"/>
      </w:pPr>
      <w:r>
        <w:t>a.năm 1995                                                               b.năm 1998</w:t>
      </w:r>
    </w:p>
    <w:p w:rsidR="00276130" w:rsidRDefault="00276130" w:rsidP="00946425">
      <w:pPr>
        <w:jc w:val="both"/>
      </w:pPr>
      <w:r>
        <w:t>c.năm 2000                                                               d.năm 2001</w:t>
      </w:r>
    </w:p>
    <w:p w:rsidR="00276130" w:rsidRPr="00946425" w:rsidRDefault="00276130" w:rsidP="00946425">
      <w:pPr>
        <w:jc w:val="both"/>
        <w:rPr>
          <w:b/>
          <w:bCs/>
        </w:rPr>
      </w:pPr>
      <w:r w:rsidRPr="00946425">
        <w:rPr>
          <w:b/>
          <w:bCs/>
        </w:rPr>
        <w:t>Câu 18: Biểu hiện về mặt số liệu và biểu đồ, giai đoạn 1995-2005 sản lượng lương thực có sự chuyển biến là</w:t>
      </w:r>
    </w:p>
    <w:p w:rsidR="00276130" w:rsidRDefault="00276130" w:rsidP="00946425">
      <w:pPr>
        <w:jc w:val="both"/>
      </w:pPr>
      <w:r>
        <w:t>a.tăng đều qua các năm từ 1995-2005.</w:t>
      </w:r>
    </w:p>
    <w:p w:rsidR="00276130" w:rsidRDefault="00276130" w:rsidP="00946425">
      <w:pPr>
        <w:jc w:val="both"/>
      </w:pPr>
      <w:r>
        <w:t>b.có sự giảm sút liên tục từ năm 1995-2005</w:t>
      </w:r>
    </w:p>
    <w:p w:rsidR="00276130" w:rsidRDefault="00276130" w:rsidP="00946425">
      <w:pPr>
        <w:jc w:val="both"/>
      </w:pPr>
      <w:r>
        <w:t>c.càng về sau càng giảm so với giai đoạn đầu.</w:t>
      </w:r>
    </w:p>
    <w:p w:rsidR="00276130" w:rsidRDefault="00276130" w:rsidP="00946425">
      <w:pPr>
        <w:jc w:val="both"/>
      </w:pPr>
      <w:r>
        <w:t>d.về căn bản tăng nhưng không ổn định</w:t>
      </w:r>
    </w:p>
    <w:p w:rsidR="00276130" w:rsidRPr="00946425" w:rsidRDefault="00276130" w:rsidP="00946425">
      <w:pPr>
        <w:jc w:val="both"/>
        <w:rPr>
          <w:b/>
          <w:bCs/>
        </w:rPr>
      </w:pPr>
      <w:r>
        <w:rPr>
          <w:b/>
          <w:bCs/>
        </w:rPr>
        <w:t>Câu</w:t>
      </w:r>
      <w:r w:rsidRPr="00946425">
        <w:rPr>
          <w:b/>
          <w:bCs/>
        </w:rPr>
        <w:t xml:space="preserve"> 19: giai đoạn sản lượng lương thực của Liên Bang Nga có sự giảm sút mạnh</w:t>
      </w:r>
    </w:p>
    <w:p w:rsidR="00276130" w:rsidRDefault="00276130" w:rsidP="00946425">
      <w:pPr>
        <w:jc w:val="both"/>
      </w:pPr>
      <w:r>
        <w:t>a.giai đoạn 1995-1999                                       b.giai đoạn 1998-2001</w:t>
      </w:r>
    </w:p>
    <w:p w:rsidR="00276130" w:rsidRDefault="00276130" w:rsidP="00946425">
      <w:pPr>
        <w:jc w:val="both"/>
      </w:pPr>
      <w:r>
        <w:t>c.giai đoạn 1998-1999                                      d.giai đoạn 1995- 2000</w:t>
      </w:r>
    </w:p>
    <w:p w:rsidR="00276130" w:rsidRPr="00210506" w:rsidRDefault="00276130" w:rsidP="00946425">
      <w:pPr>
        <w:jc w:val="both"/>
        <w:rPr>
          <w:b/>
          <w:bCs/>
        </w:rPr>
      </w:pPr>
      <w:r w:rsidRPr="00210506">
        <w:rPr>
          <w:b/>
          <w:bCs/>
        </w:rPr>
        <w:t>Câu 20: Nguyên nhân sự sụt giảm về sản lượng lương thực ở giai đoạn đã đ</w:t>
      </w:r>
      <w:r>
        <w:rPr>
          <w:b/>
          <w:bCs/>
        </w:rPr>
        <w:t>ược chọn đú</w:t>
      </w:r>
      <w:r w:rsidRPr="00210506">
        <w:rPr>
          <w:b/>
          <w:bCs/>
        </w:rPr>
        <w:t>ng là</w:t>
      </w:r>
    </w:p>
    <w:p w:rsidR="00276130" w:rsidRDefault="00276130" w:rsidP="00946425">
      <w:pPr>
        <w:jc w:val="both"/>
      </w:pPr>
      <w:r>
        <w:t>a.do thiên tai bão,lũ tàn phá nặng nề</w:t>
      </w:r>
    </w:p>
    <w:p w:rsidR="00276130" w:rsidRDefault="00276130" w:rsidP="00946425">
      <w:pPr>
        <w:jc w:val="both"/>
      </w:pPr>
      <w:r>
        <w:t>b.Tình hình chính trị của Liên Bang Nga khủng hoảng, sản xuất nông nghiệp thiếu đầu tư và chỉ đạo của nhà nước.</w:t>
      </w:r>
    </w:p>
    <w:p w:rsidR="00276130" w:rsidRDefault="00276130" w:rsidP="00946425">
      <w:pPr>
        <w:jc w:val="both"/>
      </w:pPr>
      <w:r>
        <w:t>c.hàng nông sản của nước ngoài tràn vào, làm phá giá nông sản trong nước.</w:t>
      </w:r>
    </w:p>
    <w:p w:rsidR="00276130" w:rsidRDefault="00276130" w:rsidP="00946425">
      <w:pPr>
        <w:jc w:val="both"/>
      </w:pPr>
      <w:r>
        <w:t>d.các địa chủ thời Liên Xô cũ tước đoạt lại ruộng đất của nông dân.</w:t>
      </w:r>
    </w:p>
    <w:p w:rsidR="00276130" w:rsidRDefault="00276130" w:rsidP="00946425">
      <w:pPr>
        <w:jc w:val="both"/>
      </w:pPr>
    </w:p>
    <w:p w:rsidR="00276130" w:rsidRDefault="00276130" w:rsidP="00946425">
      <w:pPr>
        <w:jc w:val="both"/>
      </w:pPr>
    </w:p>
    <w:p w:rsidR="00276130" w:rsidRPr="00031952" w:rsidRDefault="00276130" w:rsidP="00031952">
      <w:pPr>
        <w:jc w:val="center"/>
        <w:rPr>
          <w:b/>
          <w:bCs/>
        </w:rPr>
      </w:pPr>
      <w:r w:rsidRPr="00031952">
        <w:rPr>
          <w:b/>
          <w:bCs/>
        </w:rPr>
        <w:t>ĐÁP ÁN</w:t>
      </w:r>
    </w:p>
    <w:tbl>
      <w:tblPr>
        <w:tblW w:w="107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91"/>
        <w:gridCol w:w="496"/>
        <w:gridCol w:w="393"/>
        <w:gridCol w:w="394"/>
        <w:gridCol w:w="394"/>
        <w:gridCol w:w="395"/>
        <w:gridCol w:w="395"/>
        <w:gridCol w:w="392"/>
        <w:gridCol w:w="450"/>
        <w:gridCol w:w="360"/>
        <w:gridCol w:w="540"/>
        <w:gridCol w:w="540"/>
        <w:gridCol w:w="540"/>
        <w:gridCol w:w="540"/>
        <w:gridCol w:w="540"/>
        <w:gridCol w:w="544"/>
        <w:gridCol w:w="496"/>
        <w:gridCol w:w="540"/>
        <w:gridCol w:w="540"/>
        <w:gridCol w:w="540"/>
        <w:gridCol w:w="540"/>
      </w:tblGrid>
      <w:tr w:rsidR="00276130">
        <w:tc>
          <w:tcPr>
            <w:tcW w:w="1191" w:type="dxa"/>
          </w:tcPr>
          <w:p w:rsidR="00276130" w:rsidRDefault="00276130" w:rsidP="007D11FB">
            <w:pPr>
              <w:jc w:val="both"/>
            </w:pPr>
            <w:r>
              <w:t>Câu</w:t>
            </w:r>
          </w:p>
        </w:tc>
        <w:tc>
          <w:tcPr>
            <w:tcW w:w="496" w:type="dxa"/>
          </w:tcPr>
          <w:p w:rsidR="00276130" w:rsidRDefault="00276130" w:rsidP="007D11FB">
            <w:pPr>
              <w:jc w:val="both"/>
            </w:pPr>
            <w:r>
              <w:t>1</w:t>
            </w:r>
          </w:p>
        </w:tc>
        <w:tc>
          <w:tcPr>
            <w:tcW w:w="393" w:type="dxa"/>
          </w:tcPr>
          <w:p w:rsidR="00276130" w:rsidRDefault="00276130" w:rsidP="007D11FB">
            <w:pPr>
              <w:jc w:val="both"/>
            </w:pPr>
            <w:r>
              <w:t>2</w:t>
            </w:r>
          </w:p>
        </w:tc>
        <w:tc>
          <w:tcPr>
            <w:tcW w:w="394" w:type="dxa"/>
          </w:tcPr>
          <w:p w:rsidR="00276130" w:rsidRDefault="00276130" w:rsidP="007D11FB">
            <w:pPr>
              <w:jc w:val="both"/>
            </w:pPr>
            <w:r>
              <w:t>3</w:t>
            </w:r>
          </w:p>
        </w:tc>
        <w:tc>
          <w:tcPr>
            <w:tcW w:w="394" w:type="dxa"/>
          </w:tcPr>
          <w:p w:rsidR="00276130" w:rsidRDefault="00276130" w:rsidP="007D11FB">
            <w:pPr>
              <w:jc w:val="both"/>
            </w:pPr>
            <w:r>
              <w:t>4</w:t>
            </w:r>
          </w:p>
        </w:tc>
        <w:tc>
          <w:tcPr>
            <w:tcW w:w="395" w:type="dxa"/>
          </w:tcPr>
          <w:p w:rsidR="00276130" w:rsidRDefault="00276130" w:rsidP="007D11FB">
            <w:pPr>
              <w:jc w:val="both"/>
            </w:pPr>
            <w:r>
              <w:t>5</w:t>
            </w:r>
          </w:p>
        </w:tc>
        <w:tc>
          <w:tcPr>
            <w:tcW w:w="395" w:type="dxa"/>
          </w:tcPr>
          <w:p w:rsidR="00276130" w:rsidRDefault="00276130" w:rsidP="007D11FB">
            <w:pPr>
              <w:jc w:val="both"/>
            </w:pPr>
            <w:r>
              <w:t>6</w:t>
            </w:r>
          </w:p>
        </w:tc>
        <w:tc>
          <w:tcPr>
            <w:tcW w:w="392" w:type="dxa"/>
          </w:tcPr>
          <w:p w:rsidR="00276130" w:rsidRDefault="00276130" w:rsidP="007D11FB">
            <w:pPr>
              <w:jc w:val="both"/>
            </w:pPr>
            <w:r>
              <w:t>7</w:t>
            </w:r>
          </w:p>
        </w:tc>
        <w:tc>
          <w:tcPr>
            <w:tcW w:w="450" w:type="dxa"/>
          </w:tcPr>
          <w:p w:rsidR="00276130" w:rsidRDefault="00276130" w:rsidP="007D11FB">
            <w:pPr>
              <w:jc w:val="both"/>
            </w:pPr>
            <w:r>
              <w:t>8</w:t>
            </w:r>
          </w:p>
        </w:tc>
        <w:tc>
          <w:tcPr>
            <w:tcW w:w="360" w:type="dxa"/>
          </w:tcPr>
          <w:p w:rsidR="00276130" w:rsidRDefault="00276130" w:rsidP="007D11FB">
            <w:pPr>
              <w:jc w:val="both"/>
            </w:pPr>
            <w:r>
              <w:t>9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10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11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12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13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14</w:t>
            </w:r>
          </w:p>
        </w:tc>
        <w:tc>
          <w:tcPr>
            <w:tcW w:w="544" w:type="dxa"/>
          </w:tcPr>
          <w:p w:rsidR="00276130" w:rsidRDefault="00276130" w:rsidP="007D11FB">
            <w:pPr>
              <w:jc w:val="both"/>
            </w:pPr>
            <w:r>
              <w:t>15</w:t>
            </w:r>
          </w:p>
        </w:tc>
        <w:tc>
          <w:tcPr>
            <w:tcW w:w="496" w:type="dxa"/>
          </w:tcPr>
          <w:p w:rsidR="00276130" w:rsidRDefault="00276130" w:rsidP="007D11FB">
            <w:pPr>
              <w:jc w:val="both"/>
            </w:pPr>
            <w:r>
              <w:t>16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17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18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19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20</w:t>
            </w:r>
          </w:p>
        </w:tc>
      </w:tr>
      <w:tr w:rsidR="00276130">
        <w:tc>
          <w:tcPr>
            <w:tcW w:w="1191" w:type="dxa"/>
          </w:tcPr>
          <w:p w:rsidR="00276130" w:rsidRDefault="00276130" w:rsidP="007D11FB">
            <w:pPr>
              <w:jc w:val="both"/>
            </w:pPr>
            <w:r>
              <w:t>Đáp án</w:t>
            </w:r>
          </w:p>
        </w:tc>
        <w:tc>
          <w:tcPr>
            <w:tcW w:w="496" w:type="dxa"/>
          </w:tcPr>
          <w:p w:rsidR="00276130" w:rsidRDefault="00276130" w:rsidP="007D11FB">
            <w:pPr>
              <w:jc w:val="both"/>
            </w:pPr>
            <w:r>
              <w:t>d</w:t>
            </w:r>
          </w:p>
        </w:tc>
        <w:tc>
          <w:tcPr>
            <w:tcW w:w="393" w:type="dxa"/>
          </w:tcPr>
          <w:p w:rsidR="00276130" w:rsidRDefault="00276130" w:rsidP="007D11FB">
            <w:pPr>
              <w:jc w:val="both"/>
            </w:pPr>
            <w:r>
              <w:t>c</w:t>
            </w:r>
          </w:p>
        </w:tc>
        <w:tc>
          <w:tcPr>
            <w:tcW w:w="394" w:type="dxa"/>
          </w:tcPr>
          <w:p w:rsidR="00276130" w:rsidRDefault="00276130" w:rsidP="007D11FB">
            <w:pPr>
              <w:jc w:val="both"/>
            </w:pPr>
            <w:r>
              <w:t>c</w:t>
            </w:r>
          </w:p>
        </w:tc>
        <w:tc>
          <w:tcPr>
            <w:tcW w:w="394" w:type="dxa"/>
          </w:tcPr>
          <w:p w:rsidR="00276130" w:rsidRDefault="00276130" w:rsidP="007D11FB">
            <w:pPr>
              <w:jc w:val="both"/>
            </w:pPr>
            <w:r>
              <w:t>a</w:t>
            </w:r>
          </w:p>
        </w:tc>
        <w:tc>
          <w:tcPr>
            <w:tcW w:w="395" w:type="dxa"/>
          </w:tcPr>
          <w:p w:rsidR="00276130" w:rsidRDefault="00276130" w:rsidP="007D11FB">
            <w:pPr>
              <w:jc w:val="both"/>
            </w:pPr>
            <w:r>
              <w:t>d</w:t>
            </w:r>
          </w:p>
        </w:tc>
        <w:tc>
          <w:tcPr>
            <w:tcW w:w="395" w:type="dxa"/>
          </w:tcPr>
          <w:p w:rsidR="00276130" w:rsidRDefault="00276130" w:rsidP="007D11FB">
            <w:pPr>
              <w:jc w:val="both"/>
            </w:pPr>
            <w:r>
              <w:t>b</w:t>
            </w:r>
          </w:p>
        </w:tc>
        <w:tc>
          <w:tcPr>
            <w:tcW w:w="392" w:type="dxa"/>
          </w:tcPr>
          <w:p w:rsidR="00276130" w:rsidRDefault="00276130" w:rsidP="007D11FB">
            <w:pPr>
              <w:jc w:val="both"/>
            </w:pPr>
            <w:r>
              <w:t>c</w:t>
            </w:r>
          </w:p>
        </w:tc>
        <w:tc>
          <w:tcPr>
            <w:tcW w:w="450" w:type="dxa"/>
          </w:tcPr>
          <w:p w:rsidR="00276130" w:rsidRDefault="00276130" w:rsidP="007D11FB">
            <w:pPr>
              <w:jc w:val="both"/>
            </w:pPr>
            <w:r>
              <w:t>a</w:t>
            </w:r>
          </w:p>
        </w:tc>
        <w:tc>
          <w:tcPr>
            <w:tcW w:w="360" w:type="dxa"/>
          </w:tcPr>
          <w:p w:rsidR="00276130" w:rsidRDefault="00276130" w:rsidP="007D11FB">
            <w:pPr>
              <w:jc w:val="both"/>
            </w:pPr>
            <w:r>
              <w:t>c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c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a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a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b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a</w:t>
            </w:r>
          </w:p>
        </w:tc>
        <w:tc>
          <w:tcPr>
            <w:tcW w:w="544" w:type="dxa"/>
          </w:tcPr>
          <w:p w:rsidR="00276130" w:rsidRDefault="00276130" w:rsidP="007D11FB">
            <w:pPr>
              <w:jc w:val="both"/>
            </w:pPr>
            <w:r>
              <w:t>a</w:t>
            </w:r>
          </w:p>
        </w:tc>
        <w:tc>
          <w:tcPr>
            <w:tcW w:w="496" w:type="dxa"/>
          </w:tcPr>
          <w:p w:rsidR="00276130" w:rsidRDefault="00276130" w:rsidP="007D11FB">
            <w:pPr>
              <w:jc w:val="both"/>
            </w:pPr>
            <w:r>
              <w:t>b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b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d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a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d</w:t>
            </w:r>
          </w:p>
        </w:tc>
      </w:tr>
    </w:tbl>
    <w:p w:rsidR="00276130" w:rsidRDefault="00276130" w:rsidP="00946425">
      <w:pPr>
        <w:jc w:val="both"/>
      </w:pPr>
    </w:p>
    <w:p w:rsidR="00276130" w:rsidRDefault="00276130" w:rsidP="004B19C8">
      <w:pPr>
        <w:jc w:val="center"/>
        <w:rPr>
          <w:b/>
          <w:bCs/>
          <w:u w:val="single"/>
        </w:rPr>
      </w:pPr>
      <w:r w:rsidRPr="004B19C8">
        <w:rPr>
          <w:b/>
          <w:bCs/>
          <w:u w:val="single"/>
        </w:rPr>
        <w:t>LỚP 12</w:t>
      </w:r>
    </w:p>
    <w:p w:rsidR="00276130" w:rsidRDefault="00276130" w:rsidP="004B19C8">
      <w:pPr>
        <w:jc w:val="center"/>
        <w:rPr>
          <w:b/>
          <w:bCs/>
          <w:u w:val="single"/>
        </w:rPr>
      </w:pPr>
    </w:p>
    <w:p w:rsidR="00276130" w:rsidRDefault="00276130" w:rsidP="004B19C8">
      <w:pPr>
        <w:jc w:val="center"/>
        <w:rPr>
          <w:b/>
          <w:bCs/>
        </w:rPr>
      </w:pPr>
      <w:r w:rsidRPr="00A276D6">
        <w:rPr>
          <w:b/>
          <w:bCs/>
        </w:rPr>
        <w:t>BÀI</w:t>
      </w:r>
      <w:r>
        <w:rPr>
          <w:b/>
          <w:bCs/>
        </w:rPr>
        <w:t xml:space="preserve"> 16</w:t>
      </w:r>
      <w:r w:rsidRPr="00A276D6">
        <w:rPr>
          <w:b/>
          <w:bCs/>
        </w:rPr>
        <w:t>: ĐẶC ĐIỂM DÂN SỐ VÀ PHÂN BỐ DÂN CƯ</w:t>
      </w:r>
    </w:p>
    <w:p w:rsidR="00276130" w:rsidRPr="00A276D6" w:rsidRDefault="00276130" w:rsidP="004B19C8">
      <w:pPr>
        <w:jc w:val="center"/>
        <w:rPr>
          <w:b/>
          <w:bCs/>
        </w:rPr>
      </w:pPr>
    </w:p>
    <w:p w:rsidR="00276130" w:rsidRPr="00AD6FA6" w:rsidRDefault="00276130" w:rsidP="00946425">
      <w:pPr>
        <w:jc w:val="both"/>
        <w:rPr>
          <w:b/>
          <w:bCs/>
        </w:rPr>
      </w:pPr>
      <w:r w:rsidRPr="00AD6FA6">
        <w:rPr>
          <w:b/>
          <w:bCs/>
        </w:rPr>
        <w:t>Câu 1: Qui mô dân số nước ta năm 2006 vào khoảng</w:t>
      </w:r>
    </w:p>
    <w:p w:rsidR="00276130" w:rsidRDefault="00276130" w:rsidP="00946425">
      <w:pPr>
        <w:jc w:val="both"/>
      </w:pPr>
      <w:r>
        <w:t>a.76,3 triệu người                                                        b.80,3 triệu người</w:t>
      </w:r>
    </w:p>
    <w:p w:rsidR="00276130" w:rsidRDefault="00276130" w:rsidP="00946425">
      <w:pPr>
        <w:jc w:val="both"/>
      </w:pPr>
      <w:r>
        <w:t>c.84,1 triệu người                                                       d.86,1 triệu người</w:t>
      </w:r>
    </w:p>
    <w:p w:rsidR="00276130" w:rsidRPr="00AD6FA6" w:rsidRDefault="00276130" w:rsidP="00946425">
      <w:pPr>
        <w:jc w:val="both"/>
        <w:rPr>
          <w:b/>
          <w:bCs/>
        </w:rPr>
      </w:pPr>
      <w:r w:rsidRPr="00AD6FA6">
        <w:rPr>
          <w:b/>
          <w:bCs/>
        </w:rPr>
        <w:t>Câu 2: Đặc điểm nào sau đây không đúng với đặc điểm dân cư nước ta</w:t>
      </w:r>
    </w:p>
    <w:p w:rsidR="00276130" w:rsidRDefault="00276130" w:rsidP="00946425">
      <w:pPr>
        <w:jc w:val="both"/>
      </w:pPr>
      <w:r>
        <w:t>a.dân số đông, nhiều thành phần dân tộc</w:t>
      </w:r>
    </w:p>
    <w:p w:rsidR="00276130" w:rsidRDefault="00276130" w:rsidP="00946425">
      <w:pPr>
        <w:jc w:val="both"/>
      </w:pPr>
      <w:r>
        <w:t>b.Gia tăng dân số giảm nhanh,cơ cấu dân số trẻ</w:t>
      </w:r>
    </w:p>
    <w:p w:rsidR="00276130" w:rsidRDefault="00276130" w:rsidP="00946425">
      <w:pPr>
        <w:jc w:val="both"/>
      </w:pPr>
      <w:r>
        <w:t>c.Dân cư có sự phân bố hợp lí giữa thành thị và nông thôn.</w:t>
      </w:r>
    </w:p>
    <w:p w:rsidR="00276130" w:rsidRDefault="00276130" w:rsidP="00946425">
      <w:pPr>
        <w:jc w:val="both"/>
      </w:pPr>
      <w:r>
        <w:t>d.dân số có sự biến đổi nhanh chóng về cơ cấu nhóm tuổi</w:t>
      </w:r>
    </w:p>
    <w:p w:rsidR="00276130" w:rsidRPr="00AD6FA6" w:rsidRDefault="00276130" w:rsidP="00946425">
      <w:pPr>
        <w:jc w:val="both"/>
        <w:rPr>
          <w:b/>
          <w:bCs/>
        </w:rPr>
      </w:pPr>
      <w:r w:rsidRPr="00AD6FA6">
        <w:rPr>
          <w:b/>
          <w:bCs/>
        </w:rPr>
        <w:t>Câu 3:</w:t>
      </w:r>
      <w:r>
        <w:rPr>
          <w:b/>
          <w:bCs/>
        </w:rPr>
        <w:t xml:space="preserve"> </w:t>
      </w:r>
      <w:r w:rsidRPr="00AD6FA6">
        <w:rPr>
          <w:b/>
          <w:bCs/>
        </w:rPr>
        <w:t>Số lượng các dân tộc anh em cùng sinh sống trên đất nước Việt Nam là</w:t>
      </w:r>
    </w:p>
    <w:p w:rsidR="00276130" w:rsidRDefault="00276130" w:rsidP="00946425">
      <w:pPr>
        <w:jc w:val="both"/>
      </w:pPr>
      <w:r>
        <w:t>a.50                                                                     b.54</w:t>
      </w:r>
    </w:p>
    <w:p w:rsidR="00276130" w:rsidRDefault="00276130" w:rsidP="00946425">
      <w:pPr>
        <w:jc w:val="both"/>
      </w:pPr>
      <w:r>
        <w:t>c.45                                                                     d.56</w:t>
      </w:r>
    </w:p>
    <w:p w:rsidR="00276130" w:rsidRPr="00AD6FA6" w:rsidRDefault="00276130" w:rsidP="00946425">
      <w:pPr>
        <w:jc w:val="both"/>
        <w:rPr>
          <w:b/>
          <w:bCs/>
        </w:rPr>
      </w:pPr>
      <w:r w:rsidRPr="00AD6FA6">
        <w:rPr>
          <w:b/>
          <w:bCs/>
        </w:rPr>
        <w:t xml:space="preserve">Câu 4: Hiện tượng bùng nổ dân số ở nước ta diễn ra vào </w:t>
      </w:r>
    </w:p>
    <w:p w:rsidR="00276130" w:rsidRDefault="00276130" w:rsidP="00946425">
      <w:pPr>
        <w:jc w:val="both"/>
      </w:pPr>
      <w:r>
        <w:t>a.giai đoạn 1939-1943                                          b.giai đoạn 1945-1976</w:t>
      </w:r>
    </w:p>
    <w:p w:rsidR="00276130" w:rsidRDefault="00276130" w:rsidP="00946425">
      <w:pPr>
        <w:jc w:val="both"/>
      </w:pPr>
      <w:r>
        <w:t>c.giai đoạn 1976-1999                                          d.giai đoạn 1999- 2005</w:t>
      </w:r>
    </w:p>
    <w:p w:rsidR="00276130" w:rsidRPr="00AD6FA6" w:rsidRDefault="00276130" w:rsidP="00946425">
      <w:pPr>
        <w:jc w:val="both"/>
        <w:rPr>
          <w:b/>
          <w:bCs/>
        </w:rPr>
      </w:pPr>
      <w:r w:rsidRPr="00AD6FA6">
        <w:rPr>
          <w:b/>
          <w:bCs/>
        </w:rPr>
        <w:t>Câu 5:Nguyên nhân chính gây nên tình trạng dân số gia tăng nhanh ở nước ta là</w:t>
      </w:r>
    </w:p>
    <w:p w:rsidR="00276130" w:rsidRDefault="00276130" w:rsidP="00946425">
      <w:pPr>
        <w:jc w:val="both"/>
      </w:pPr>
      <w:r>
        <w:t>a.mức sinh cao và giảm chậm                            b.mức chết còn cao.</w:t>
      </w:r>
    </w:p>
    <w:p w:rsidR="00276130" w:rsidRDefault="00276130" w:rsidP="00946425">
      <w:pPr>
        <w:jc w:val="both"/>
      </w:pPr>
      <w:r>
        <w:t>c.sự phát triển kinh tế - xã hội                          d.do nhập cư</w:t>
      </w:r>
    </w:p>
    <w:p w:rsidR="00276130" w:rsidRPr="00765F9B" w:rsidRDefault="00276130" w:rsidP="00946425">
      <w:pPr>
        <w:jc w:val="both"/>
        <w:rPr>
          <w:b/>
          <w:bCs/>
        </w:rPr>
      </w:pPr>
      <w:r w:rsidRPr="00765F9B">
        <w:rPr>
          <w:b/>
          <w:bCs/>
        </w:rPr>
        <w:t>Câu 6: Dân số ở nước ta tăng nhanh gây nên sức ép đối với chất lượng cuộc sống là:</w:t>
      </w:r>
    </w:p>
    <w:p w:rsidR="00276130" w:rsidRDefault="00276130" w:rsidP="00946425">
      <w:pPr>
        <w:jc w:val="both"/>
      </w:pPr>
      <w:r>
        <w:t>a.bố trí cơ cấu kinh tế                               b.vấn đề không gian cư trú</w:t>
      </w:r>
    </w:p>
    <w:p w:rsidR="00276130" w:rsidRDefault="00276130" w:rsidP="00946425">
      <w:pPr>
        <w:jc w:val="both"/>
      </w:pPr>
      <w:r>
        <w:t>c.tổng thu nhập nền kinh tế quốc dân          d.GDP bình quân theo đầu người.</w:t>
      </w:r>
    </w:p>
    <w:p w:rsidR="00276130" w:rsidRPr="00765F9B" w:rsidRDefault="00276130" w:rsidP="00946425">
      <w:pPr>
        <w:jc w:val="both"/>
        <w:rPr>
          <w:b/>
          <w:bCs/>
        </w:rPr>
      </w:pPr>
      <w:r w:rsidRPr="00765F9B">
        <w:rPr>
          <w:b/>
          <w:bCs/>
        </w:rPr>
        <w:t>Câu 7: Cơ cấu dân số nước ta có thuận lợi là</w:t>
      </w:r>
    </w:p>
    <w:p w:rsidR="00276130" w:rsidRDefault="00276130" w:rsidP="00946425">
      <w:pPr>
        <w:jc w:val="both"/>
      </w:pPr>
      <w:r>
        <w:t>a.nhiều kinh nghiệm</w:t>
      </w:r>
    </w:p>
    <w:p w:rsidR="00276130" w:rsidRDefault="00276130" w:rsidP="00946425">
      <w:pPr>
        <w:jc w:val="both"/>
      </w:pPr>
      <w:r>
        <w:t>b.mức sống người dân cao</w:t>
      </w:r>
    </w:p>
    <w:p w:rsidR="00276130" w:rsidRDefault="00276130" w:rsidP="00946425">
      <w:pPr>
        <w:jc w:val="both"/>
      </w:pPr>
      <w:r>
        <w:t>c.nguồn lao động dồi dào,thị trường tiêu thụ lớn</w:t>
      </w:r>
    </w:p>
    <w:p w:rsidR="00276130" w:rsidRDefault="00276130" w:rsidP="00946425">
      <w:pPr>
        <w:jc w:val="both"/>
      </w:pPr>
      <w:r>
        <w:t xml:space="preserve">d.lao động có trình độ cao nhiều </w:t>
      </w:r>
    </w:p>
    <w:p w:rsidR="00276130" w:rsidRPr="000D3CE7" w:rsidRDefault="00276130" w:rsidP="00946425">
      <w:pPr>
        <w:jc w:val="both"/>
        <w:rPr>
          <w:b/>
          <w:bCs/>
        </w:rPr>
      </w:pPr>
      <w:r w:rsidRPr="000D3CE7">
        <w:rPr>
          <w:b/>
          <w:bCs/>
        </w:rPr>
        <w:t>Câu 8: Tỉ lệ gia tăng dân số</w:t>
      </w:r>
      <w:r>
        <w:rPr>
          <w:b/>
          <w:bCs/>
        </w:rPr>
        <w:t xml:space="preserve"> nước ta</w:t>
      </w:r>
      <w:r w:rsidRPr="000D3CE7">
        <w:rPr>
          <w:b/>
          <w:bCs/>
        </w:rPr>
        <w:t xml:space="preserve"> có xu hướng giảm, nhưng qui mô dân số vẫn tiếp tục tăng là do</w:t>
      </w:r>
    </w:p>
    <w:p w:rsidR="00276130" w:rsidRDefault="00276130" w:rsidP="00946425">
      <w:pPr>
        <w:jc w:val="both"/>
      </w:pPr>
      <w:r>
        <w:t>a.qui mô dân số lớn,số người trong độ tuổi sinh đẻ cao</w:t>
      </w:r>
    </w:p>
    <w:p w:rsidR="00276130" w:rsidRDefault="00276130" w:rsidP="00946425">
      <w:pPr>
        <w:jc w:val="both"/>
      </w:pPr>
      <w:r>
        <w:t>b.thực hiện chính sách kế hoạch hóa gia đình</w:t>
      </w:r>
    </w:p>
    <w:p w:rsidR="00276130" w:rsidRDefault="00276130" w:rsidP="00946425">
      <w:pPr>
        <w:jc w:val="both"/>
      </w:pPr>
      <w:r>
        <w:t>c.phân bố lại dân cư giữa các vùng</w:t>
      </w:r>
    </w:p>
    <w:p w:rsidR="00276130" w:rsidRDefault="00276130" w:rsidP="00946425">
      <w:pPr>
        <w:jc w:val="both"/>
      </w:pPr>
      <w:r>
        <w:t>d.tỉ suất tử cao</w:t>
      </w:r>
    </w:p>
    <w:p w:rsidR="00276130" w:rsidRPr="006C6D5B" w:rsidRDefault="00276130" w:rsidP="00946425">
      <w:pPr>
        <w:jc w:val="both"/>
        <w:rPr>
          <w:b/>
          <w:bCs/>
        </w:rPr>
      </w:pPr>
      <w:r w:rsidRPr="006C6D5B">
        <w:rPr>
          <w:b/>
          <w:bCs/>
        </w:rPr>
        <w:t>Câu 9: Ý nào sau đây không phải là giải pháp nhằm sử dụng hợp lí nguồn lao động nước ta</w:t>
      </w:r>
    </w:p>
    <w:p w:rsidR="00276130" w:rsidRDefault="00276130" w:rsidP="00946425">
      <w:pPr>
        <w:jc w:val="both"/>
      </w:pPr>
      <w:r>
        <w:t>a.Phân bố lạ dân cư, lao động giữa các vùng</w:t>
      </w:r>
    </w:p>
    <w:p w:rsidR="00276130" w:rsidRDefault="00276130" w:rsidP="00946425">
      <w:pPr>
        <w:jc w:val="both"/>
      </w:pPr>
      <w:r>
        <w:t>b.đưa xuất khẩu lao động thành một chương trình lớn</w:t>
      </w:r>
    </w:p>
    <w:p w:rsidR="00276130" w:rsidRDefault="00276130" w:rsidP="00946425">
      <w:pPr>
        <w:jc w:val="both"/>
      </w:pPr>
      <w:r>
        <w:t>c.hạn chế gia tăng dân số cơ giới</w:t>
      </w:r>
    </w:p>
    <w:p w:rsidR="00276130" w:rsidRDefault="00276130" w:rsidP="00946425">
      <w:pPr>
        <w:jc w:val="both"/>
      </w:pPr>
      <w:r>
        <w:t>d.đầu tư phát triển công nghiệp ở trung du, miền núi và nông thôn</w:t>
      </w:r>
    </w:p>
    <w:p w:rsidR="00276130" w:rsidRPr="006C6D5B" w:rsidRDefault="00276130" w:rsidP="00946425">
      <w:pPr>
        <w:jc w:val="both"/>
        <w:rPr>
          <w:b/>
          <w:bCs/>
        </w:rPr>
      </w:pPr>
      <w:r w:rsidRPr="006C6D5B">
        <w:rPr>
          <w:b/>
          <w:bCs/>
        </w:rPr>
        <w:t>Câu 10: Muốn kiềm chế tốc độ gia tăng dân số, Việt Nam cần:</w:t>
      </w:r>
    </w:p>
    <w:p w:rsidR="00276130" w:rsidRDefault="00276130" w:rsidP="00946425">
      <w:pPr>
        <w:jc w:val="both"/>
      </w:pPr>
      <w:r>
        <w:t xml:space="preserve">a.tăng cường xuất khẩu lao động           </w:t>
      </w:r>
    </w:p>
    <w:p w:rsidR="00276130" w:rsidRDefault="00276130" w:rsidP="00946425">
      <w:pPr>
        <w:jc w:val="both"/>
      </w:pPr>
      <w:r>
        <w:t>b.hạn chế tình trạng nhập cư</w:t>
      </w:r>
    </w:p>
    <w:p w:rsidR="00276130" w:rsidRDefault="00276130" w:rsidP="00946425">
      <w:pPr>
        <w:jc w:val="both"/>
      </w:pPr>
      <w:r>
        <w:t>c.tiếp tục thực hiện kế hoạch hóa gia đình</w:t>
      </w:r>
    </w:p>
    <w:p w:rsidR="00276130" w:rsidRDefault="00276130" w:rsidP="00946425">
      <w:pPr>
        <w:jc w:val="both"/>
      </w:pPr>
      <w:r>
        <w:t>d.Phân bố lại dân cư giữa các vùng</w:t>
      </w:r>
    </w:p>
    <w:p w:rsidR="00276130" w:rsidRPr="006C6D5B" w:rsidRDefault="00276130" w:rsidP="00946425">
      <w:pPr>
        <w:jc w:val="both"/>
        <w:rPr>
          <w:b/>
          <w:bCs/>
        </w:rPr>
      </w:pPr>
      <w:r w:rsidRPr="006C6D5B">
        <w:rPr>
          <w:b/>
          <w:bCs/>
        </w:rPr>
        <w:t>Câu 11: Sự phân bố dân cư chưa hợp lí ảnh hưởng đến</w:t>
      </w:r>
    </w:p>
    <w:p w:rsidR="00276130" w:rsidRDefault="00276130" w:rsidP="00946425">
      <w:pPr>
        <w:jc w:val="both"/>
      </w:pPr>
      <w:r>
        <w:t xml:space="preserve">a.tốc độ khai thác tài nguyên                                </w:t>
      </w:r>
    </w:p>
    <w:p w:rsidR="00276130" w:rsidRDefault="00276130" w:rsidP="00946425">
      <w:pPr>
        <w:jc w:val="both"/>
      </w:pPr>
      <w:r>
        <w:t>b.tốc độ gia tăng dân số</w:t>
      </w:r>
    </w:p>
    <w:p w:rsidR="00276130" w:rsidRDefault="00276130" w:rsidP="00946425">
      <w:pPr>
        <w:jc w:val="both"/>
      </w:pPr>
      <w:r>
        <w:t>c.khả năng sử dụng lao động</w:t>
      </w:r>
    </w:p>
    <w:p w:rsidR="00276130" w:rsidRDefault="00276130" w:rsidP="00946425">
      <w:pPr>
        <w:jc w:val="both"/>
      </w:pPr>
      <w:r>
        <w:t>d.Việc sử dụng lao động và khai thác tài nguyên</w:t>
      </w:r>
    </w:p>
    <w:p w:rsidR="00276130" w:rsidRPr="004B19C8" w:rsidRDefault="00276130" w:rsidP="00946425">
      <w:pPr>
        <w:jc w:val="both"/>
        <w:rPr>
          <w:b/>
          <w:bCs/>
        </w:rPr>
      </w:pPr>
      <w:r w:rsidRPr="004B19C8">
        <w:rPr>
          <w:b/>
          <w:bCs/>
        </w:rPr>
        <w:t>Câu 12: Tỉ lệ dân số trong độ tuổi từ 0 đến 14 tuổi ở nước ta có xu hướng giảm đi cho thấy</w:t>
      </w:r>
    </w:p>
    <w:p w:rsidR="00276130" w:rsidRDefault="00276130" w:rsidP="00946425">
      <w:pPr>
        <w:jc w:val="both"/>
      </w:pPr>
      <w:r>
        <w:t>a.tỉ lệ gia tăng dân số giảm                                 b.tỉ lệ gia tăng cơ học giảm</w:t>
      </w:r>
    </w:p>
    <w:p w:rsidR="00276130" w:rsidRDefault="00276130" w:rsidP="00946425">
      <w:pPr>
        <w:jc w:val="both"/>
      </w:pPr>
      <w:r>
        <w:t>c.tỉ lệ gia tăng dân số tự nhiên giảm                 d.y tế kém phát triển</w:t>
      </w:r>
    </w:p>
    <w:p w:rsidR="00276130" w:rsidRPr="004B19C8" w:rsidRDefault="00276130" w:rsidP="00946425">
      <w:pPr>
        <w:jc w:val="both"/>
        <w:rPr>
          <w:b/>
          <w:bCs/>
        </w:rPr>
      </w:pPr>
      <w:r w:rsidRPr="004B19C8">
        <w:rPr>
          <w:b/>
          <w:bCs/>
        </w:rPr>
        <w:t>Câu 13: Đặc điểm chung của dân số nước ta là:</w:t>
      </w:r>
    </w:p>
    <w:p w:rsidR="00276130" w:rsidRDefault="00276130" w:rsidP="00946425">
      <w:pPr>
        <w:jc w:val="both"/>
      </w:pPr>
      <w:r>
        <w:t>a.dân số đông, trẻ, tăng nhanh                      b.dân số đông, già, tăng nhanh</w:t>
      </w:r>
    </w:p>
    <w:p w:rsidR="00276130" w:rsidRDefault="00276130" w:rsidP="00946425">
      <w:pPr>
        <w:jc w:val="both"/>
      </w:pPr>
      <w:r>
        <w:t>c.dân số đông, trẻ , tăng chậm                   d.dân số đông, già, tăng chậm</w:t>
      </w:r>
    </w:p>
    <w:p w:rsidR="00276130" w:rsidRPr="00EA1F03" w:rsidRDefault="00276130" w:rsidP="00946425">
      <w:pPr>
        <w:jc w:val="both"/>
        <w:rPr>
          <w:b/>
          <w:bCs/>
        </w:rPr>
      </w:pPr>
      <w:r w:rsidRPr="00EA1F03">
        <w:rPr>
          <w:b/>
          <w:bCs/>
        </w:rPr>
        <w:t>Câu 14: Tỉ lệ dân thành thị nước ta có xu hướng</w:t>
      </w:r>
    </w:p>
    <w:p w:rsidR="00276130" w:rsidRDefault="00276130" w:rsidP="00946425">
      <w:pPr>
        <w:jc w:val="both"/>
      </w:pPr>
      <w:r>
        <w:t>a.tăng rất nhanh                                                                  b.tăng chậm</w:t>
      </w:r>
    </w:p>
    <w:p w:rsidR="00276130" w:rsidRDefault="00276130" w:rsidP="00946425">
      <w:pPr>
        <w:jc w:val="both"/>
      </w:pPr>
      <w:r>
        <w:t>c.giảm nhanh                                                                      d.giảm chậm</w:t>
      </w:r>
    </w:p>
    <w:p w:rsidR="00276130" w:rsidRPr="00EA1F03" w:rsidRDefault="00276130" w:rsidP="00946425">
      <w:pPr>
        <w:jc w:val="both"/>
        <w:rPr>
          <w:b/>
          <w:bCs/>
        </w:rPr>
      </w:pPr>
      <w:r w:rsidRPr="00EA1F03">
        <w:rPr>
          <w:b/>
          <w:bCs/>
        </w:rPr>
        <w:t>Câu 15: Các thành phố có qui mô dân số trên 1triệu dân là</w:t>
      </w:r>
    </w:p>
    <w:p w:rsidR="00276130" w:rsidRDefault="00276130" w:rsidP="00946425">
      <w:pPr>
        <w:jc w:val="both"/>
      </w:pPr>
      <w:r>
        <w:t>a.Thành phố: Hồ Chí Minh, Hà Nội, Cần Thơ</w:t>
      </w:r>
    </w:p>
    <w:p w:rsidR="00276130" w:rsidRDefault="00276130" w:rsidP="00946425">
      <w:pPr>
        <w:jc w:val="both"/>
      </w:pPr>
      <w:r>
        <w:t>b.</w:t>
      </w:r>
      <w:r w:rsidRPr="00EA1F03">
        <w:t>Thành p</w:t>
      </w:r>
      <w:r>
        <w:t>hố: Hồ Chí Minh, Hà Nội, Đà Nẵng</w:t>
      </w:r>
    </w:p>
    <w:p w:rsidR="00276130" w:rsidRDefault="00276130" w:rsidP="00946425">
      <w:pPr>
        <w:jc w:val="both"/>
      </w:pPr>
      <w:r>
        <w:t>c.</w:t>
      </w:r>
      <w:r w:rsidRPr="00EA1F03">
        <w:t>Thành p</w:t>
      </w:r>
      <w:r>
        <w:t xml:space="preserve">hố: Hồ Chí Minh, Hà Nội, Biên Hòa </w:t>
      </w:r>
    </w:p>
    <w:p w:rsidR="00276130" w:rsidRDefault="00276130" w:rsidP="00946425">
      <w:pPr>
        <w:jc w:val="both"/>
      </w:pPr>
      <w:r>
        <w:t>d.</w:t>
      </w:r>
      <w:r w:rsidRPr="00EA1F03">
        <w:t>Thành p</w:t>
      </w:r>
      <w:r>
        <w:t>hố: Hồ Chí Minh, Hà Nội, Hải Phòng</w:t>
      </w:r>
    </w:p>
    <w:p w:rsidR="00276130" w:rsidRDefault="00276130" w:rsidP="00946425">
      <w:pPr>
        <w:jc w:val="both"/>
      </w:pPr>
    </w:p>
    <w:p w:rsidR="00276130" w:rsidRDefault="00276130" w:rsidP="00946425">
      <w:pPr>
        <w:jc w:val="both"/>
      </w:pPr>
    </w:p>
    <w:p w:rsidR="00276130" w:rsidRDefault="00276130" w:rsidP="00946425">
      <w:pPr>
        <w:jc w:val="both"/>
      </w:pPr>
    </w:p>
    <w:p w:rsidR="00276130" w:rsidRDefault="00276130" w:rsidP="00E1137C">
      <w:pPr>
        <w:jc w:val="center"/>
        <w:rPr>
          <w:b/>
          <w:bCs/>
        </w:rPr>
      </w:pPr>
    </w:p>
    <w:p w:rsidR="00276130" w:rsidRPr="00031952" w:rsidRDefault="00276130" w:rsidP="00E1137C">
      <w:pPr>
        <w:jc w:val="center"/>
        <w:rPr>
          <w:b/>
          <w:bCs/>
        </w:rPr>
      </w:pPr>
      <w:r w:rsidRPr="00031952">
        <w:rPr>
          <w:b/>
          <w:bCs/>
        </w:rPr>
        <w:t>ĐÁP ÁN</w:t>
      </w:r>
    </w:p>
    <w:tbl>
      <w:tblPr>
        <w:tblW w:w="81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91"/>
        <w:gridCol w:w="496"/>
        <w:gridCol w:w="393"/>
        <w:gridCol w:w="394"/>
        <w:gridCol w:w="394"/>
        <w:gridCol w:w="395"/>
        <w:gridCol w:w="395"/>
        <w:gridCol w:w="392"/>
        <w:gridCol w:w="450"/>
        <w:gridCol w:w="360"/>
        <w:gridCol w:w="540"/>
        <w:gridCol w:w="540"/>
        <w:gridCol w:w="540"/>
        <w:gridCol w:w="540"/>
        <w:gridCol w:w="540"/>
        <w:gridCol w:w="544"/>
      </w:tblGrid>
      <w:tr w:rsidR="00276130">
        <w:tc>
          <w:tcPr>
            <w:tcW w:w="1191" w:type="dxa"/>
          </w:tcPr>
          <w:p w:rsidR="00276130" w:rsidRDefault="00276130" w:rsidP="007D11FB">
            <w:pPr>
              <w:jc w:val="both"/>
            </w:pPr>
            <w:r>
              <w:t>Câu</w:t>
            </w:r>
          </w:p>
        </w:tc>
        <w:tc>
          <w:tcPr>
            <w:tcW w:w="496" w:type="dxa"/>
          </w:tcPr>
          <w:p w:rsidR="00276130" w:rsidRDefault="00276130" w:rsidP="007D11FB">
            <w:pPr>
              <w:jc w:val="both"/>
            </w:pPr>
            <w:r>
              <w:t>1</w:t>
            </w:r>
          </w:p>
        </w:tc>
        <w:tc>
          <w:tcPr>
            <w:tcW w:w="393" w:type="dxa"/>
          </w:tcPr>
          <w:p w:rsidR="00276130" w:rsidRDefault="00276130" w:rsidP="007D11FB">
            <w:pPr>
              <w:jc w:val="both"/>
            </w:pPr>
            <w:r>
              <w:t>2</w:t>
            </w:r>
          </w:p>
        </w:tc>
        <w:tc>
          <w:tcPr>
            <w:tcW w:w="394" w:type="dxa"/>
          </w:tcPr>
          <w:p w:rsidR="00276130" w:rsidRDefault="00276130" w:rsidP="007D11FB">
            <w:pPr>
              <w:jc w:val="both"/>
            </w:pPr>
            <w:r>
              <w:t>3</w:t>
            </w:r>
          </w:p>
        </w:tc>
        <w:tc>
          <w:tcPr>
            <w:tcW w:w="394" w:type="dxa"/>
          </w:tcPr>
          <w:p w:rsidR="00276130" w:rsidRDefault="00276130" w:rsidP="007D11FB">
            <w:pPr>
              <w:jc w:val="both"/>
            </w:pPr>
            <w:r>
              <w:t>4</w:t>
            </w:r>
          </w:p>
        </w:tc>
        <w:tc>
          <w:tcPr>
            <w:tcW w:w="395" w:type="dxa"/>
          </w:tcPr>
          <w:p w:rsidR="00276130" w:rsidRDefault="00276130" w:rsidP="007D11FB">
            <w:pPr>
              <w:jc w:val="both"/>
            </w:pPr>
            <w:r>
              <w:t>5</w:t>
            </w:r>
          </w:p>
        </w:tc>
        <w:tc>
          <w:tcPr>
            <w:tcW w:w="395" w:type="dxa"/>
          </w:tcPr>
          <w:p w:rsidR="00276130" w:rsidRDefault="00276130" w:rsidP="007D11FB">
            <w:pPr>
              <w:jc w:val="both"/>
            </w:pPr>
            <w:r>
              <w:t>6</w:t>
            </w:r>
          </w:p>
        </w:tc>
        <w:tc>
          <w:tcPr>
            <w:tcW w:w="392" w:type="dxa"/>
          </w:tcPr>
          <w:p w:rsidR="00276130" w:rsidRDefault="00276130" w:rsidP="007D11FB">
            <w:pPr>
              <w:jc w:val="both"/>
            </w:pPr>
            <w:r>
              <w:t>7</w:t>
            </w:r>
          </w:p>
        </w:tc>
        <w:tc>
          <w:tcPr>
            <w:tcW w:w="450" w:type="dxa"/>
          </w:tcPr>
          <w:p w:rsidR="00276130" w:rsidRDefault="00276130" w:rsidP="007D11FB">
            <w:pPr>
              <w:jc w:val="both"/>
            </w:pPr>
            <w:r>
              <w:t>8</w:t>
            </w:r>
          </w:p>
        </w:tc>
        <w:tc>
          <w:tcPr>
            <w:tcW w:w="360" w:type="dxa"/>
          </w:tcPr>
          <w:p w:rsidR="00276130" w:rsidRDefault="00276130" w:rsidP="007D11FB">
            <w:pPr>
              <w:jc w:val="both"/>
            </w:pPr>
            <w:r>
              <w:t>9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10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11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12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13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14</w:t>
            </w:r>
          </w:p>
        </w:tc>
        <w:tc>
          <w:tcPr>
            <w:tcW w:w="544" w:type="dxa"/>
          </w:tcPr>
          <w:p w:rsidR="00276130" w:rsidRDefault="00276130" w:rsidP="007D11FB">
            <w:pPr>
              <w:jc w:val="both"/>
            </w:pPr>
            <w:r>
              <w:t>15</w:t>
            </w:r>
          </w:p>
        </w:tc>
      </w:tr>
      <w:tr w:rsidR="00276130">
        <w:tc>
          <w:tcPr>
            <w:tcW w:w="1191" w:type="dxa"/>
          </w:tcPr>
          <w:p w:rsidR="00276130" w:rsidRDefault="00276130" w:rsidP="007D11FB">
            <w:pPr>
              <w:jc w:val="both"/>
            </w:pPr>
            <w:r>
              <w:t>Đáp án</w:t>
            </w:r>
          </w:p>
        </w:tc>
        <w:tc>
          <w:tcPr>
            <w:tcW w:w="496" w:type="dxa"/>
          </w:tcPr>
          <w:p w:rsidR="00276130" w:rsidRDefault="00276130" w:rsidP="007D11FB">
            <w:pPr>
              <w:jc w:val="both"/>
            </w:pPr>
            <w:r>
              <w:t>c</w:t>
            </w:r>
          </w:p>
        </w:tc>
        <w:tc>
          <w:tcPr>
            <w:tcW w:w="393" w:type="dxa"/>
          </w:tcPr>
          <w:p w:rsidR="00276130" w:rsidRDefault="00276130" w:rsidP="007D11FB">
            <w:pPr>
              <w:jc w:val="both"/>
            </w:pPr>
            <w:r>
              <w:t>c</w:t>
            </w:r>
          </w:p>
        </w:tc>
        <w:tc>
          <w:tcPr>
            <w:tcW w:w="394" w:type="dxa"/>
          </w:tcPr>
          <w:p w:rsidR="00276130" w:rsidRDefault="00276130" w:rsidP="007D11FB">
            <w:pPr>
              <w:jc w:val="both"/>
            </w:pPr>
            <w:r>
              <w:t>b</w:t>
            </w:r>
          </w:p>
        </w:tc>
        <w:tc>
          <w:tcPr>
            <w:tcW w:w="394" w:type="dxa"/>
          </w:tcPr>
          <w:p w:rsidR="00276130" w:rsidRDefault="00276130" w:rsidP="007D11FB">
            <w:pPr>
              <w:jc w:val="both"/>
            </w:pPr>
            <w:r>
              <w:t>b</w:t>
            </w:r>
          </w:p>
        </w:tc>
        <w:tc>
          <w:tcPr>
            <w:tcW w:w="395" w:type="dxa"/>
          </w:tcPr>
          <w:p w:rsidR="00276130" w:rsidRDefault="00276130" w:rsidP="007D11FB">
            <w:pPr>
              <w:jc w:val="both"/>
            </w:pPr>
            <w:r>
              <w:t>a</w:t>
            </w:r>
          </w:p>
        </w:tc>
        <w:tc>
          <w:tcPr>
            <w:tcW w:w="395" w:type="dxa"/>
          </w:tcPr>
          <w:p w:rsidR="00276130" w:rsidRDefault="00276130" w:rsidP="007D11FB">
            <w:pPr>
              <w:jc w:val="both"/>
            </w:pPr>
            <w:r>
              <w:t>d</w:t>
            </w:r>
          </w:p>
        </w:tc>
        <w:tc>
          <w:tcPr>
            <w:tcW w:w="392" w:type="dxa"/>
          </w:tcPr>
          <w:p w:rsidR="00276130" w:rsidRDefault="00276130" w:rsidP="007D11FB">
            <w:pPr>
              <w:jc w:val="both"/>
            </w:pPr>
            <w:r>
              <w:t>c</w:t>
            </w:r>
          </w:p>
        </w:tc>
        <w:tc>
          <w:tcPr>
            <w:tcW w:w="450" w:type="dxa"/>
          </w:tcPr>
          <w:p w:rsidR="00276130" w:rsidRDefault="00276130" w:rsidP="007D11FB">
            <w:pPr>
              <w:jc w:val="both"/>
            </w:pPr>
            <w:r>
              <w:t>a</w:t>
            </w:r>
          </w:p>
        </w:tc>
        <w:tc>
          <w:tcPr>
            <w:tcW w:w="360" w:type="dxa"/>
          </w:tcPr>
          <w:p w:rsidR="00276130" w:rsidRDefault="00276130" w:rsidP="007D11FB">
            <w:pPr>
              <w:jc w:val="both"/>
            </w:pPr>
            <w:r>
              <w:t>c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c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d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c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a</w:t>
            </w:r>
          </w:p>
        </w:tc>
        <w:tc>
          <w:tcPr>
            <w:tcW w:w="540" w:type="dxa"/>
          </w:tcPr>
          <w:p w:rsidR="00276130" w:rsidRDefault="00276130" w:rsidP="007D11FB">
            <w:pPr>
              <w:jc w:val="both"/>
            </w:pPr>
            <w:r>
              <w:t>b</w:t>
            </w:r>
          </w:p>
        </w:tc>
        <w:tc>
          <w:tcPr>
            <w:tcW w:w="544" w:type="dxa"/>
          </w:tcPr>
          <w:p w:rsidR="00276130" w:rsidRDefault="00276130" w:rsidP="007D11FB">
            <w:pPr>
              <w:jc w:val="both"/>
            </w:pPr>
            <w:r>
              <w:t>b</w:t>
            </w:r>
          </w:p>
        </w:tc>
      </w:tr>
    </w:tbl>
    <w:p w:rsidR="00276130" w:rsidRDefault="00276130" w:rsidP="00946425">
      <w:pPr>
        <w:jc w:val="both"/>
      </w:pPr>
    </w:p>
    <w:sectPr w:rsidR="00276130" w:rsidSect="00B30B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4687"/>
    <w:multiLevelType w:val="hybridMultilevel"/>
    <w:tmpl w:val="3AE246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07063"/>
    <w:multiLevelType w:val="hybridMultilevel"/>
    <w:tmpl w:val="60BA59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030A5"/>
    <w:multiLevelType w:val="hybridMultilevel"/>
    <w:tmpl w:val="5C26B9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82596"/>
    <w:multiLevelType w:val="hybridMultilevel"/>
    <w:tmpl w:val="91FE3A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AA6"/>
    <w:rsid w:val="00031952"/>
    <w:rsid w:val="000D3CE7"/>
    <w:rsid w:val="00114F8D"/>
    <w:rsid w:val="00192BBE"/>
    <w:rsid w:val="001A2810"/>
    <w:rsid w:val="00210506"/>
    <w:rsid w:val="00244397"/>
    <w:rsid w:val="00276130"/>
    <w:rsid w:val="00277183"/>
    <w:rsid w:val="00302054"/>
    <w:rsid w:val="003136D7"/>
    <w:rsid w:val="0031730D"/>
    <w:rsid w:val="003D442C"/>
    <w:rsid w:val="0046060E"/>
    <w:rsid w:val="00480881"/>
    <w:rsid w:val="004B19C8"/>
    <w:rsid w:val="00545ED7"/>
    <w:rsid w:val="00663048"/>
    <w:rsid w:val="006822BA"/>
    <w:rsid w:val="006C6D5B"/>
    <w:rsid w:val="00747385"/>
    <w:rsid w:val="00765F9B"/>
    <w:rsid w:val="007D11FB"/>
    <w:rsid w:val="008124CC"/>
    <w:rsid w:val="00863FC3"/>
    <w:rsid w:val="008B7792"/>
    <w:rsid w:val="008D571C"/>
    <w:rsid w:val="009078DC"/>
    <w:rsid w:val="00946425"/>
    <w:rsid w:val="009711D3"/>
    <w:rsid w:val="009E6AA6"/>
    <w:rsid w:val="00A276D6"/>
    <w:rsid w:val="00A31B2E"/>
    <w:rsid w:val="00A4599D"/>
    <w:rsid w:val="00A61ADE"/>
    <w:rsid w:val="00AC1765"/>
    <w:rsid w:val="00AD6FA6"/>
    <w:rsid w:val="00AF5721"/>
    <w:rsid w:val="00B30B0E"/>
    <w:rsid w:val="00B72BD3"/>
    <w:rsid w:val="00B9264F"/>
    <w:rsid w:val="00BA1547"/>
    <w:rsid w:val="00BF7990"/>
    <w:rsid w:val="00C05FEF"/>
    <w:rsid w:val="00C54731"/>
    <w:rsid w:val="00CD47BE"/>
    <w:rsid w:val="00E0241B"/>
    <w:rsid w:val="00E1137C"/>
    <w:rsid w:val="00E642D3"/>
    <w:rsid w:val="00EA1F03"/>
    <w:rsid w:val="00EC2CD2"/>
    <w:rsid w:val="00EE0894"/>
    <w:rsid w:val="00F05705"/>
    <w:rsid w:val="00F2796D"/>
    <w:rsid w:val="00F62361"/>
    <w:rsid w:val="00F91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37C"/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6AA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D571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7</Pages>
  <Words>1990</Words>
  <Characters>11343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SỞ GIÁO DỤC VÀ ĐÀO TẠO                         ĐỀ TRẮC NGHIỆM</dc:title>
  <dc:subject/>
  <dc:creator>Admin</dc:creator>
  <cp:keywords/>
  <dc:description/>
  <cp:lastModifiedBy>User</cp:lastModifiedBy>
  <cp:revision>2</cp:revision>
  <dcterms:created xsi:type="dcterms:W3CDTF">2016-11-28T07:20:00Z</dcterms:created>
  <dcterms:modified xsi:type="dcterms:W3CDTF">2016-11-28T07:20:00Z</dcterms:modified>
</cp:coreProperties>
</file>